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081C6E" w14:paraId="420B2A46" w14:textId="77777777" w:rsidTr="00F50294">
        <w:tc>
          <w:tcPr>
            <w:tcW w:w="2654" w:type="pct"/>
          </w:tcPr>
          <w:p w14:paraId="332CC508" w14:textId="3A59B79F" w:rsidR="00DC56CC" w:rsidRPr="00FC5BA6" w:rsidRDefault="00A00FB2" w:rsidP="004A4C36">
            <w:pPr>
              <w:jc w:val="center"/>
            </w:pPr>
            <w:bookmarkStart w:id="0" w:name="name_management"/>
            <w:r>
              <w:rPr>
                <w:noProof/>
              </w:rPr>
              <w:pict w14:anchorId="2D9A66EC">
                <v:line id="_x0000_s1225" style="position:absolute;left:0;text-align:left;z-index:3" from="66.85pt,51.1pt" to="182.3pt,51.1pt" o:allowincell="f"/>
              </w:pict>
            </w:r>
            <w:r w:rsidR="00F96702" w:rsidRPr="00FC5BA6">
              <w:t xml:space="preserve">SỞ GD&amp;ĐT </w:t>
            </w:r>
            <w:bookmarkEnd w:id="0"/>
            <w:r w:rsidR="00FC5BA6" w:rsidRPr="00FC5BA6">
              <w:t>QUẢNG TRỊ</w:t>
            </w:r>
          </w:p>
          <w:p w14:paraId="578F8C96" w14:textId="1CD175B5" w:rsidR="0034597B" w:rsidRPr="00B520DD" w:rsidRDefault="00F96702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FC5BA6">
              <w:rPr>
                <w:b/>
              </w:rPr>
              <w:t xml:space="preserve">TRƯỜNG THPT </w:t>
            </w:r>
            <w:r w:rsidR="00FC5BA6">
              <w:rPr>
                <w:b/>
              </w:rPr>
              <w:t>LÊ LỢI</w:t>
            </w:r>
          </w:p>
          <w:p w14:paraId="391137AD" w14:textId="77777777" w:rsidR="00EB59FA" w:rsidRPr="00B520DD" w:rsidRDefault="00A00FB2" w:rsidP="004A4C36">
            <w:pPr>
              <w:jc w:val="center"/>
              <w:rPr>
                <w:sz w:val="26"/>
                <w:szCs w:val="26"/>
              </w:rPr>
            </w:pPr>
          </w:p>
          <w:p w14:paraId="6491B1E0" w14:textId="77777777" w:rsidR="0022770D" w:rsidRPr="00B520DD" w:rsidRDefault="00A00FB2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4461C9E6" w14:textId="5F2F5FB0" w:rsidR="00DC56CC" w:rsidRPr="00BD6B6E" w:rsidRDefault="00F96702" w:rsidP="00ED7FB6">
            <w:pPr>
              <w:jc w:val="center"/>
            </w:pPr>
            <w:r w:rsidRPr="00BD6B6E">
              <w:t>(</w:t>
            </w:r>
            <w:r w:rsidRPr="00BD6B6E">
              <w:rPr>
                <w:i/>
              </w:rPr>
              <w:t>Đề thi có 0</w:t>
            </w:r>
            <w:r w:rsidR="00BD6B6E">
              <w:rPr>
                <w:i/>
              </w:rPr>
              <w:t>3</w:t>
            </w:r>
            <w:r w:rsidRPr="00BD6B6E">
              <w:rPr>
                <w:i/>
              </w:rPr>
              <w:t xml:space="preserve"> trang</w:t>
            </w:r>
            <w:r w:rsidRPr="00BD6B6E">
              <w:t>)</w:t>
            </w:r>
          </w:p>
        </w:tc>
        <w:tc>
          <w:tcPr>
            <w:tcW w:w="2346" w:type="pct"/>
          </w:tcPr>
          <w:p w14:paraId="58816941" w14:textId="7B4C54AC" w:rsidR="00DC56CC" w:rsidRPr="00FC5BA6" w:rsidRDefault="00F96702" w:rsidP="00FC5BA6">
            <w:pPr>
              <w:rPr>
                <w:b/>
                <w:bCs/>
              </w:rPr>
            </w:pPr>
            <w:r w:rsidRPr="00FC5BA6">
              <w:rPr>
                <w:b/>
                <w:bCs/>
              </w:rPr>
              <w:t>KIỂM TRA CUỐI KÌ I</w:t>
            </w:r>
            <w:r w:rsidR="00FC5BA6" w:rsidRPr="00FC5BA6">
              <w:rPr>
                <w:b/>
                <w:bCs/>
              </w:rPr>
              <w:t xml:space="preserve"> </w:t>
            </w:r>
            <w:r w:rsidRPr="00FC5BA6">
              <w:rPr>
                <w:b/>
                <w:bCs/>
              </w:rPr>
              <w:t>NĂM HỌC 2024 - 2025</w:t>
            </w:r>
          </w:p>
          <w:p w14:paraId="77AFBC99" w14:textId="56650B3B" w:rsidR="005843D9" w:rsidRPr="00FC5BA6" w:rsidRDefault="00F96702" w:rsidP="005843D9">
            <w:pPr>
              <w:jc w:val="center"/>
              <w:rPr>
                <w:bCs/>
              </w:rPr>
            </w:pPr>
            <w:r w:rsidRPr="00FC5BA6">
              <w:rPr>
                <w:b/>
                <w:bCs/>
              </w:rPr>
              <w:t xml:space="preserve">MÔN </w:t>
            </w:r>
            <w:r w:rsidR="00FC5BA6" w:rsidRPr="00FC5BA6">
              <w:rPr>
                <w:b/>
                <w:bCs/>
              </w:rPr>
              <w:t xml:space="preserve">: </w:t>
            </w:r>
            <w:r w:rsidRPr="00FC5BA6">
              <w:rPr>
                <w:b/>
                <w:bCs/>
              </w:rPr>
              <w:t>Toán</w:t>
            </w:r>
            <w:r w:rsidRPr="00FC5BA6">
              <w:rPr>
                <w:bCs/>
              </w:rPr>
              <w:t xml:space="preserve"> </w:t>
            </w:r>
            <w:r w:rsidR="00FC5BA6" w:rsidRPr="00FC5BA6">
              <w:rPr>
                <w:bCs/>
              </w:rPr>
              <w:t xml:space="preserve">, </w:t>
            </w:r>
            <w:r w:rsidR="00FC5BA6" w:rsidRPr="00FC5BA6">
              <w:rPr>
                <w:b/>
              </w:rPr>
              <w:t>LỚP</w:t>
            </w:r>
            <w:r w:rsidR="00FC5BA6" w:rsidRPr="00FC5BA6">
              <w:rPr>
                <w:bCs/>
              </w:rPr>
              <w:t xml:space="preserve"> </w:t>
            </w:r>
            <w:r w:rsidRPr="00FC5BA6">
              <w:rPr>
                <w:b/>
                <w:bCs/>
              </w:rPr>
              <w:t xml:space="preserve"> 10</w:t>
            </w:r>
          </w:p>
          <w:p w14:paraId="2BE33F8E" w14:textId="77777777" w:rsidR="00DC56CC" w:rsidRPr="00FC5BA6" w:rsidRDefault="00F96702" w:rsidP="005843D9">
            <w:pPr>
              <w:jc w:val="center"/>
              <w:rPr>
                <w:i/>
                <w:iCs/>
              </w:rPr>
            </w:pPr>
            <w:r w:rsidRPr="00FC5BA6">
              <w:rPr>
                <w:i/>
                <w:iCs/>
              </w:rPr>
              <w:t>Thời gian làm bài : 90 phút</w:t>
            </w:r>
          </w:p>
          <w:p w14:paraId="0AE725DE" w14:textId="77777777" w:rsidR="00DC56CC" w:rsidRDefault="00F96702" w:rsidP="004A4C36">
            <w:pPr>
              <w:jc w:val="center"/>
              <w:rPr>
                <w:i/>
              </w:rPr>
            </w:pPr>
            <w:r w:rsidRPr="00FC5BA6">
              <w:rPr>
                <w:i/>
              </w:rPr>
              <w:t>(không kể thời gian phát đề)</w:t>
            </w:r>
          </w:p>
          <w:p w14:paraId="4809FBBC" w14:textId="233DD3D4" w:rsidR="00FC5BA6" w:rsidRPr="00FC5BA6" w:rsidRDefault="00FC5BA6" w:rsidP="004A4C36">
            <w:pPr>
              <w:jc w:val="center"/>
              <w:rPr>
                <w:bCs/>
                <w:sz w:val="26"/>
                <w:szCs w:val="26"/>
              </w:rPr>
            </w:pPr>
            <w:r w:rsidRPr="00FC5BA6">
              <w:rPr>
                <w:bCs/>
                <w:i/>
              </w:rPr>
              <w:t>( Đề có 28 câu )</w:t>
            </w:r>
          </w:p>
        </w:tc>
      </w:tr>
    </w:tbl>
    <w:p w14:paraId="41618424" w14:textId="15C0DD34" w:rsidR="00DC56CC" w:rsidRPr="00B520DD" w:rsidRDefault="00A00FB2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176B2B93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24288AFC" w14:textId="77777777" w:rsidR="00DC56CC" w:rsidRPr="00B520DD" w:rsidRDefault="00F96702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033</w:t>
                  </w:r>
                </w:p>
              </w:txbxContent>
            </v:textbox>
          </v:rect>
        </w:pict>
      </w:r>
      <w:r w:rsidR="00F96702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</w:t>
      </w:r>
    </w:p>
    <w:p w14:paraId="55172235" w14:textId="77777777" w:rsidR="00DC56CC" w:rsidRPr="00FC5BA6" w:rsidRDefault="00F96702" w:rsidP="00DC56CC">
      <w:r w:rsidRPr="00FC5BA6">
        <w:t>Họ và tên học sinh :..................................................... Số báo danh : ...................</w:t>
      </w:r>
    </w:p>
    <w:p w14:paraId="73882FE1" w14:textId="77777777" w:rsidR="00DA6820" w:rsidRPr="00B520DD" w:rsidRDefault="00A00FB2" w:rsidP="00DC56CC">
      <w:pPr>
        <w:rPr>
          <w:sz w:val="26"/>
          <w:szCs w:val="26"/>
        </w:rPr>
      </w:pPr>
    </w:p>
    <w:p w14:paraId="32EBF565" w14:textId="22F2DA8D" w:rsidR="00D600B1" w:rsidRPr="00BD6B6E" w:rsidRDefault="00A00FB2" w:rsidP="00BD6B6E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057376F4">
          <v:line id="_x0000_s1027" style="position:absolute;z-index:2" from="3.75pt,1.4pt" to="499.8pt,1.4pt"/>
        </w:pict>
      </w:r>
      <w:bookmarkStart w:id="2" w:name="note"/>
      <w:bookmarkEnd w:id="2"/>
    </w:p>
    <w:p w14:paraId="028B9203" w14:textId="52E9ADDF" w:rsidR="00FE234F" w:rsidRPr="00975AAD" w:rsidRDefault="00F96702" w:rsidP="00975AAD">
      <w:pPr>
        <w:pStyle w:val="Normal0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PHẦN I. </w:t>
      </w:r>
      <w:r w:rsidR="003D170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(5 điểm)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Câu </w:t>
      </w:r>
      <w:r w:rsidRPr="00975A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>trắc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>nghiệm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>nhiều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>phương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>án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>lựa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>chọn.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Học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sinh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trả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lời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từ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câu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đến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câu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20.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Mỗi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câu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hỏi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thí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sinh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chỉ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chọn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một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phương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án.</w:t>
      </w:r>
    </w:p>
    <w:p w14:paraId="3F6D3835" w14:textId="72B43477" w:rsidR="00FA49CD" w:rsidRPr="00975AAD" w:rsidRDefault="00F96702" w:rsidP="00975AA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Độ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dài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của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một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con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đường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người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ta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đo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được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là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426" w:dyaOrig="314" w14:anchorId="39A72C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4pt;height:15.6pt" o:ole="">
            <v:imagedata r:id="rId7" o:title=""/>
          </v:shape>
          <o:OLEObject Type="Embed" ProgID="Equation.DSMT4" ShapeID="_x0000_i1025" DrawAspect="Content" ObjectID="_1795966199" r:id="rId8"/>
        </w:objec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.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Sai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số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tương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đối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tối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đa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trong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phép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đo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là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bao</w:t>
      </w:r>
      <w:r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val="nl-NL" w:eastAsia="en-US"/>
        </w:rPr>
        <w:t>nhiêu.</w:t>
      </w:r>
    </w:p>
    <w:p w14:paraId="5C122F28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position w:val="-10"/>
        </w:rPr>
        <w:object w:dxaOrig="720" w:dyaOrig="314" w14:anchorId="5D58B91C">
          <v:shape id="_x0000_i1026" type="#_x0000_t75" style="width:36pt;height:15.6pt" o:ole="">
            <v:imagedata r:id="rId9" o:title=""/>
          </v:shape>
          <o:OLEObject Type="Embed" ProgID="Equation.DSMT4" ShapeID="_x0000_i1026" DrawAspect="Content" ObjectID="_1795966200" r:id="rId1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position w:val="-10"/>
        </w:rPr>
        <w:object w:dxaOrig="840" w:dyaOrig="314" w14:anchorId="2FC253AB">
          <v:shape id="_x0000_i1027" type="#_x0000_t75" style="width:42pt;height:15.6pt" o:ole="">
            <v:imagedata r:id="rId11" o:title=""/>
          </v:shape>
          <o:OLEObject Type="Embed" ProgID="Equation.DSMT4" ShapeID="_x0000_i1027" DrawAspect="Content" ObjectID="_1795966201" r:id="rId1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10"/>
        </w:rPr>
        <w:object w:dxaOrig="600" w:dyaOrig="314" w14:anchorId="4D10A18F">
          <v:shape id="_x0000_i1028" type="#_x0000_t75" style="width:30pt;height:15.6pt" o:ole="">
            <v:imagedata r:id="rId13" o:title=""/>
          </v:shape>
          <o:OLEObject Type="Embed" ProgID="Equation.DSMT4" ShapeID="_x0000_i1028" DrawAspect="Content" ObjectID="_1795966202" r:id="rId1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10"/>
        </w:rPr>
        <w:object w:dxaOrig="720" w:dyaOrig="314" w14:anchorId="1212CE02">
          <v:shape id="_x0000_i1029" type="#_x0000_t75" style="width:36pt;height:15.6pt" o:ole="">
            <v:imagedata r:id="rId15" o:title=""/>
          </v:shape>
          <o:OLEObject Type="Embed" ProgID="Equation.DSMT4" ShapeID="_x0000_i1029" DrawAspect="Content" ObjectID="_1795966203" r:id="rId16"/>
        </w:object>
      </w:r>
    </w:p>
    <w:p w14:paraId="40A80393" w14:textId="064DB0BF" w:rsidR="00FA49CD" w:rsidRPr="00975AAD" w:rsidRDefault="00F96702" w:rsidP="00975AA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hai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tập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hợp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1505" w:dyaOrig="408" w14:anchorId="7675DB25">
          <v:shape id="_x0000_i1030" type="#_x0000_t75" style="width:75pt;height:20.4pt" o:ole="">
            <v:imagedata r:id="rId17" o:title=""/>
          </v:shape>
          <o:OLEObject Type="Embed" ProgID="Equation.DSMT4" ShapeID="_x0000_i1030" DrawAspect="Content" ObjectID="_1795966204" r:id="rId18"/>
        </w:objec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1696" w:dyaOrig="408" w14:anchorId="22651207">
          <v:shape id="_x0000_i1031" type="#_x0000_t75" style="width:84.6pt;height:20.4pt" o:ole="">
            <v:imagedata r:id="rId19" o:title=""/>
          </v:shape>
          <o:OLEObject Type="Embed" ProgID="Equation.DSMT4" ShapeID="_x0000_i1031" DrawAspect="Content" ObjectID="_1795966205" r:id="rId20"/>
        </w:objec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Khi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đó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660" w:dyaOrig="265" w14:anchorId="1A716C7D">
          <v:shape id="_x0000_i1032" type="#_x0000_t75" style="width:33pt;height:13.2pt" o:ole="">
            <v:imagedata r:id="rId21" o:title=""/>
          </v:shape>
          <o:OLEObject Type="Embed" ProgID="Equation.DSMT4" ShapeID="_x0000_i1032" DrawAspect="Content" ObjectID="_1795966206" r:id="rId22"/>
        </w:objec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là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tập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nào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đây?</w:t>
      </w:r>
    </w:p>
    <w:p w14:paraId="089DE36A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position w:val="-14"/>
        </w:rPr>
        <w:object w:dxaOrig="1287" w:dyaOrig="408" w14:anchorId="0C5BB800">
          <v:shape id="_x0000_i1033" type="#_x0000_t75" style="width:64.2pt;height:20.4pt" o:ole="">
            <v:imagedata r:id="rId23" o:title=""/>
          </v:shape>
          <o:OLEObject Type="Embed" ProgID="Equation.DSMT4" ShapeID="_x0000_i1033" DrawAspect="Content" ObjectID="_1795966207" r:id="rId24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position w:val="-14"/>
        </w:rPr>
        <w:object w:dxaOrig="1154" w:dyaOrig="408" w14:anchorId="35AEA181">
          <v:shape id="_x0000_i1034" type="#_x0000_t75" style="width:57.6pt;height:20.4pt" o:ole="">
            <v:imagedata r:id="rId25" o:title=""/>
          </v:shape>
          <o:OLEObject Type="Embed" ProgID="Equation.DSMT4" ShapeID="_x0000_i1034" DrawAspect="Content" ObjectID="_1795966208" r:id="rId26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14"/>
        </w:rPr>
        <w:object w:dxaOrig="1266" w:dyaOrig="408" w14:anchorId="0776B2F9">
          <v:shape id="_x0000_i1035" type="#_x0000_t75" style="width:63.6pt;height:20.4pt" o:ole="">
            <v:imagedata r:id="rId27" o:title=""/>
          </v:shape>
          <o:OLEObject Type="Embed" ProgID="Equation.DSMT4" ShapeID="_x0000_i1035" DrawAspect="Content" ObjectID="_1795966209" r:id="rId28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14"/>
        </w:rPr>
        <w:object w:dxaOrig="1266" w:dyaOrig="408" w14:anchorId="6FBCBD84">
          <v:shape id="_x0000_i1036" type="#_x0000_t75" style="width:63.6pt;height:20.4pt" o:ole="">
            <v:imagedata r:id="rId29" o:title=""/>
          </v:shape>
          <o:OLEObject Type="Embed" ProgID="Equation.DSMT4" ShapeID="_x0000_i1036" DrawAspect="Content" ObjectID="_1795966210" r:id="rId30"/>
        </w:object>
      </w:r>
      <w:r w:rsidRPr="00975AAD">
        <w:rPr>
          <w:color w:val="000000"/>
        </w:rPr>
        <w:t>.</w:t>
      </w:r>
    </w:p>
    <w:p w14:paraId="2C2A1826" w14:textId="6D823812" w:rsidR="00651B75" w:rsidRPr="00975AAD" w:rsidRDefault="00F96702" w:rsidP="00975AAD">
      <w:pPr>
        <w:pStyle w:val="Normal0"/>
        <w:spacing w:before="60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vi-VN" w:eastAsia="en-US"/>
        </w:rPr>
        <w:t>Cho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mẫu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số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liệu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0"/>
        <w:gridCol w:w="476"/>
        <w:gridCol w:w="476"/>
        <w:gridCol w:w="476"/>
        <w:gridCol w:w="476"/>
        <w:gridCol w:w="476"/>
      </w:tblGrid>
      <w:tr w:rsidR="00F96702" w:rsidRPr="00651B75" w14:paraId="33B2088F" w14:textId="77777777" w:rsidTr="00F96702">
        <w:trPr>
          <w:jc w:val="center"/>
        </w:trPr>
        <w:tc>
          <w:tcPr>
            <w:tcW w:w="1150" w:type="dxa"/>
            <w:shd w:val="clear" w:color="auto" w:fill="auto"/>
            <w:vAlign w:val="center"/>
          </w:tcPr>
          <w:p w14:paraId="3F34806D" w14:textId="77777777" w:rsidR="00D600B1" w:rsidRPr="00F96702" w:rsidRDefault="00D600B1" w:rsidP="00F96702">
            <w:pPr>
              <w:jc w:val="center"/>
              <w:rPr>
                <w:bCs/>
              </w:rPr>
            </w:pPr>
            <w:r w:rsidRPr="00F96702">
              <w:rPr>
                <w:bCs/>
              </w:rPr>
              <w:t>Giá trị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2FAB8A" w14:textId="77777777" w:rsidR="00D600B1" w:rsidRPr="00651B75" w:rsidRDefault="00D600B1" w:rsidP="00F96702">
            <w:pPr>
              <w:jc w:val="center"/>
            </w:pPr>
            <w:r w:rsidRPr="00651B75"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D4B416" w14:textId="77777777" w:rsidR="00D600B1" w:rsidRPr="00651B75" w:rsidRDefault="00D600B1" w:rsidP="00F96702">
            <w:pPr>
              <w:jc w:val="center"/>
            </w:pPr>
            <w:r w:rsidRPr="00651B75"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0D7980" w14:textId="77777777" w:rsidR="00D600B1" w:rsidRPr="00651B75" w:rsidRDefault="00D600B1" w:rsidP="00F96702">
            <w:pPr>
              <w:jc w:val="center"/>
            </w:pPr>
            <w:r w:rsidRPr="00651B75">
              <w:t>4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FADE3F" w14:textId="77777777" w:rsidR="00D600B1" w:rsidRPr="00651B75" w:rsidRDefault="00D600B1" w:rsidP="00F96702">
            <w:pPr>
              <w:jc w:val="center"/>
            </w:pPr>
            <w:r w:rsidRPr="00651B75"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2CD9F2" w14:textId="77777777" w:rsidR="00D600B1" w:rsidRPr="00651B75" w:rsidRDefault="00D600B1" w:rsidP="00F96702">
            <w:pPr>
              <w:jc w:val="center"/>
            </w:pPr>
            <w:r w:rsidRPr="00651B75">
              <w:t>6</w:t>
            </w:r>
          </w:p>
        </w:tc>
      </w:tr>
      <w:tr w:rsidR="00F96702" w:rsidRPr="00651B75" w14:paraId="1DC436DD" w14:textId="77777777" w:rsidTr="00F96702">
        <w:trPr>
          <w:jc w:val="center"/>
        </w:trPr>
        <w:tc>
          <w:tcPr>
            <w:tcW w:w="1150" w:type="dxa"/>
            <w:shd w:val="clear" w:color="auto" w:fill="auto"/>
            <w:vAlign w:val="center"/>
          </w:tcPr>
          <w:p w14:paraId="4FFF2227" w14:textId="77777777" w:rsidR="00D600B1" w:rsidRPr="00F96702" w:rsidRDefault="00D600B1" w:rsidP="00F96702">
            <w:pPr>
              <w:jc w:val="center"/>
              <w:rPr>
                <w:bCs/>
              </w:rPr>
            </w:pPr>
            <w:r w:rsidRPr="00F96702">
              <w:rPr>
                <w:bCs/>
              </w:rPr>
              <w:t>Tần số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CE0198" w14:textId="77777777" w:rsidR="00D600B1" w:rsidRPr="00651B75" w:rsidRDefault="00D600B1" w:rsidP="00F96702">
            <w:pPr>
              <w:jc w:val="center"/>
            </w:pPr>
            <w:r w:rsidRPr="00651B75">
              <w:t>4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1FEC60" w14:textId="77777777" w:rsidR="00D600B1" w:rsidRPr="00651B75" w:rsidRDefault="00D600B1" w:rsidP="00F96702">
            <w:pPr>
              <w:jc w:val="center"/>
            </w:pPr>
            <w:r w:rsidRPr="00651B75"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BBF5A4" w14:textId="77777777" w:rsidR="00D600B1" w:rsidRPr="00651B75" w:rsidRDefault="00D600B1" w:rsidP="00F96702">
            <w:pPr>
              <w:jc w:val="center"/>
            </w:pPr>
            <w:r w:rsidRPr="00651B75"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CB7B75" w14:textId="77777777" w:rsidR="00D600B1" w:rsidRPr="00651B75" w:rsidRDefault="00D600B1" w:rsidP="00F96702">
            <w:pPr>
              <w:jc w:val="center"/>
            </w:pPr>
            <w:r w:rsidRPr="00651B75"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4BFA0B" w14:textId="77777777" w:rsidR="00D600B1" w:rsidRPr="00651B75" w:rsidRDefault="00D600B1" w:rsidP="00F96702">
            <w:pPr>
              <w:jc w:val="center"/>
            </w:pPr>
            <w:r w:rsidRPr="00651B75">
              <w:t>6</w:t>
            </w:r>
          </w:p>
        </w:tc>
      </w:tr>
    </w:tbl>
    <w:p w14:paraId="6D1629D9" w14:textId="77777777" w:rsidR="00FA49CD" w:rsidRPr="00975AAD" w:rsidRDefault="00F96702" w:rsidP="00975AAD">
      <w:pPr>
        <w:pStyle w:val="Normal0"/>
        <w:spacing w:before="60"/>
        <w:ind w:firstLine="280"/>
        <w:mirrorIndents/>
        <w:jc w:val="both"/>
        <w:rPr>
          <w:rFonts w:ascii="Times New Roman" w:hAnsi="Times New Roman"/>
          <w:b/>
          <w:i/>
          <w:iCs/>
          <w:color w:val="000000"/>
          <w:sz w:val="24"/>
          <w:szCs w:val="24"/>
          <w:lang w:eastAsia="en-US"/>
        </w:rPr>
      </w:pP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Tìm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độ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lệch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chuẩn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mẫu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số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liệu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trên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(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kết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quả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làm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tròn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đến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hàng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phần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trăm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)</w:t>
      </w:r>
    </w:p>
    <w:p w14:paraId="06505B94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hint="cs"/>
          <w:color w:val="000000"/>
          <w:position w:val="-10"/>
        </w:rPr>
        <w:object w:dxaOrig="889" w:dyaOrig="314" w14:anchorId="36BF6099">
          <v:shape id="_x0000_i1037" type="#_x0000_t75" style="width:44.4pt;height:15.6pt" o:ole="">
            <v:imagedata r:id="rId31" o:title=""/>
          </v:shape>
          <o:OLEObject Type="Embed" ProgID="Equation.DSMT4" ShapeID="_x0000_i1037" DrawAspect="Content" ObjectID="_1795966211" r:id="rId32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hint="cs"/>
          <w:color w:val="000000"/>
          <w:position w:val="-10"/>
        </w:rPr>
        <w:object w:dxaOrig="900" w:dyaOrig="314" w14:anchorId="66E999EF">
          <v:shape id="_x0000_i1038" type="#_x0000_t75" style="width:45pt;height:15.6pt" o:ole="">
            <v:imagedata r:id="rId33" o:title=""/>
          </v:shape>
          <o:OLEObject Type="Embed" ProgID="Equation.DSMT4" ShapeID="_x0000_i1038" DrawAspect="Content" ObjectID="_1795966212" r:id="rId34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hint="cs"/>
          <w:color w:val="000000"/>
          <w:position w:val="-10"/>
        </w:rPr>
        <w:object w:dxaOrig="900" w:dyaOrig="314" w14:anchorId="2AC34330">
          <v:shape id="_x0000_i1039" type="#_x0000_t75" style="width:45pt;height:15.6pt" o:ole="">
            <v:imagedata r:id="rId35" o:title=""/>
          </v:shape>
          <o:OLEObject Type="Embed" ProgID="Equation.DSMT4" ShapeID="_x0000_i1039" DrawAspect="Content" ObjectID="_1795966213" r:id="rId36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hint="cs"/>
          <w:color w:val="000000"/>
          <w:position w:val="-10"/>
        </w:rPr>
        <w:object w:dxaOrig="840" w:dyaOrig="314" w14:anchorId="1FF5485B">
          <v:shape id="_x0000_i1040" type="#_x0000_t75" style="width:42pt;height:15.6pt" o:ole="">
            <v:imagedata r:id="rId37" o:title=""/>
          </v:shape>
          <o:OLEObject Type="Embed" ProgID="Equation.DSMT4" ShapeID="_x0000_i1040" DrawAspect="Content" ObjectID="_1795966214" r:id="rId38"/>
        </w:object>
      </w:r>
      <w:r w:rsidRPr="00975AAD">
        <w:rPr>
          <w:color w:val="000000"/>
        </w:rPr>
        <w:t>.</w:t>
      </w:r>
    </w:p>
    <w:p w14:paraId="53D5E60D" w14:textId="37ADFC95" w:rsidR="00FA49CD" w:rsidRPr="00975AAD" w:rsidRDefault="00F96702" w:rsidP="00975AAD">
      <w:pPr>
        <w:pStyle w:val="Normal0"/>
        <w:spacing w:before="60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>
        <w:rPr>
          <w:rFonts w:ascii="Times New Roman" w:hAnsi="Times New Roman"/>
          <w:b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Cho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2059" w:dyaOrig="420" w14:anchorId="1FE57C37">
          <v:shape id="_x0000_i1041" type="#_x0000_t75" style="width:103.2pt;height:21pt" o:ole="">
            <v:imagedata r:id="rId39" o:title=""/>
          </v:shape>
          <o:OLEObject Type="Embed" ProgID="Equation.DSMT4" ShapeID="_x0000_i1041" DrawAspect="Content" ObjectID="_1795966215" r:id="rId40"/>
        </w:objec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.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Tính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độ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dài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vectơ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540" w:dyaOrig="347" w14:anchorId="41DB0373">
          <v:shape id="_x0000_i1042" type="#_x0000_t75" style="width:27pt;height:17.4pt" o:ole="">
            <v:imagedata r:id="rId41" o:title=""/>
          </v:shape>
          <o:OLEObject Type="Embed" ProgID="Equation.DSMT4" ShapeID="_x0000_i1042" DrawAspect="Content" ObjectID="_1795966216" r:id="rId42"/>
        </w:objec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.</w:t>
      </w:r>
    </w:p>
    <w:p w14:paraId="4FE75DC8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position w:val="-6"/>
        </w:rPr>
        <w:object w:dxaOrig="288" w:dyaOrig="288" w14:anchorId="0A2038D5">
          <v:shape id="_x0000_i1043" type="#_x0000_t75" style="width:14.4pt;height:14.4pt" o:ole="">
            <v:imagedata r:id="rId43" o:title=""/>
          </v:shape>
          <o:OLEObject Type="Embed" ProgID="Equation.DSMT4" ShapeID="_x0000_i1043" DrawAspect="Content" ObjectID="_1795966217" r:id="rId44"/>
        </w:object>
      </w:r>
      <w:r w:rsidRPr="00975AAD">
        <w:rPr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position w:val="-8"/>
        </w:rPr>
        <w:object w:dxaOrig="597" w:dyaOrig="360" w14:anchorId="113105FE">
          <v:shape id="_x0000_i1044" type="#_x0000_t75" style="width:30pt;height:18pt" o:ole="">
            <v:imagedata r:id="rId45" o:title=""/>
          </v:shape>
          <o:OLEObject Type="Embed" ProgID="Equation.DSMT4" ShapeID="_x0000_i1044" DrawAspect="Content" ObjectID="_1795966218" r:id="rId46"/>
        </w:object>
      </w:r>
      <w:r w:rsidRPr="00975AAD">
        <w:rPr>
          <w:bCs/>
          <w:color w:val="000000"/>
          <w:lang w:val="vi-VN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8"/>
        </w:rPr>
        <w:object w:dxaOrig="490" w:dyaOrig="360" w14:anchorId="20BFA71C">
          <v:shape id="_x0000_i1045" type="#_x0000_t75" style="width:24.6pt;height:18pt" o:ole="">
            <v:imagedata r:id="rId47" o:title=""/>
          </v:shape>
          <o:OLEObject Type="Embed" ProgID="Equation.DSMT4" ShapeID="_x0000_i1045" DrawAspect="Content" ObjectID="_1795966219" r:id="rId48"/>
        </w:object>
      </w:r>
      <w:r w:rsidRPr="00975AAD">
        <w:rPr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6"/>
        </w:rPr>
        <w:object w:dxaOrig="180" w:dyaOrig="288" w14:anchorId="737A9BBC">
          <v:shape id="_x0000_i1046" type="#_x0000_t75" style="width:9pt;height:14.4pt" o:ole="">
            <v:imagedata r:id="rId49" o:title=""/>
          </v:shape>
          <o:OLEObject Type="Embed" ProgID="Equation.DSMT4" ShapeID="_x0000_i1046" DrawAspect="Content" ObjectID="_1795966220" r:id="rId50"/>
        </w:object>
      </w:r>
      <w:r w:rsidRPr="00975AAD">
        <w:rPr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</w:p>
    <w:p w14:paraId="7A05B26C" w14:textId="401D28E4" w:rsidR="00E02793" w:rsidRPr="00975AAD" w:rsidRDefault="00F96702" w:rsidP="00975AA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tam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giác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542" w:dyaOrig="288" w14:anchorId="41B56ED6">
          <v:shape id="_x0000_i1047" type="#_x0000_t75" style="width:27pt;height:14.4pt" o:ole="">
            <v:imagedata r:id="rId51" o:title=""/>
          </v:shape>
          <o:OLEObject Type="Embed" ProgID="Equation.DSMT4" ShapeID="_x0000_i1047" DrawAspect="Content" ObjectID="_1795966221" r:id="rId52"/>
        </w:objec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có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3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cạnh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600" w:dyaOrig="323" w14:anchorId="6869E52D">
          <v:shape id="_x0000_i1048" type="#_x0000_t75" style="width:30pt;height:16.2pt" o:ole="">
            <v:imagedata r:id="rId53" o:title=""/>
          </v:shape>
          <o:OLEObject Type="Embed" ProgID="Equation.DSMT4" ShapeID="_x0000_i1048" DrawAspect="Content" ObjectID="_1795966222" r:id="rId54"/>
        </w:objec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Mệnh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đề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nào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đúng?</w:t>
      </w:r>
    </w:p>
    <w:p w14:paraId="16F3F922" w14:textId="28285F87" w:rsidR="00A77B3E" w:rsidRDefault="00F96702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position w:val="-24"/>
        </w:rPr>
        <w:object w:dxaOrig="1939" w:dyaOrig="673" w14:anchorId="4189DC98">
          <v:shape id="_x0000_i1049" type="#_x0000_t75" style="width:97.2pt;height:33.6pt" o:ole="">
            <v:imagedata r:id="rId55" o:title=""/>
          </v:shape>
          <o:OLEObject Type="Embed" ProgID="Equation.DSMT4" ShapeID="_x0000_i1049" DrawAspect="Content" ObjectID="_1795966223" r:id="rId56"/>
        </w:object>
      </w:r>
      <w:r w:rsidRPr="00975AAD">
        <w:rPr>
          <w:color w:val="000000"/>
          <w:position w:val="-6"/>
        </w:rPr>
        <w:t>.</w:t>
      </w:r>
      <w:r>
        <w:rPr>
          <w:b/>
        </w:rPr>
        <w:t>B.</w:t>
      </w:r>
      <w:r>
        <w:t xml:space="preserve"> </w:t>
      </w:r>
      <w:r>
        <w:rPr>
          <w:rFonts w:eastAsia="Calibri"/>
          <w:color w:val="000000"/>
          <w:position w:val="-24"/>
        </w:rPr>
        <w:object w:dxaOrig="1939" w:dyaOrig="673" w14:anchorId="60E0869D">
          <v:shape id="_x0000_i1050" type="#_x0000_t75" style="width:97.2pt;height:33.6pt" o:ole="">
            <v:imagedata r:id="rId57" o:title=""/>
          </v:shape>
          <o:OLEObject Type="Embed" ProgID="Equation.DSMT4" ShapeID="_x0000_i1050" DrawAspect="Content" ObjectID="_1795966224" r:id="rId58"/>
        </w:object>
      </w:r>
      <w:r w:rsidRPr="00975AAD">
        <w:rPr>
          <w:color w:val="000000"/>
          <w:position w:val="-6"/>
        </w:rPr>
        <w:t>.</w:t>
      </w:r>
      <w:r>
        <w:rPr>
          <w:b/>
          <w:color w:val="000000"/>
          <w:lang w:val="nl-NL"/>
        </w:rPr>
        <w:t xml:space="preserve"> </w:t>
      </w:r>
      <w:r w:rsidR="00BD6B6E">
        <w:t xml:space="preserve">   </w:t>
      </w:r>
      <w:r>
        <w:rPr>
          <w:b/>
        </w:rPr>
        <w:t>C.</w:t>
      </w:r>
      <w:r>
        <w:t xml:space="preserve"> </w:t>
      </w:r>
      <w:r>
        <w:rPr>
          <w:rFonts w:eastAsia="Calibri"/>
          <w:color w:val="000000"/>
          <w:position w:val="-24"/>
        </w:rPr>
        <w:object w:dxaOrig="1939" w:dyaOrig="673" w14:anchorId="2099153F">
          <v:shape id="_x0000_i1051" type="#_x0000_t75" style="width:97.2pt;height:33.6pt" o:ole="">
            <v:imagedata r:id="rId59" o:title=""/>
          </v:shape>
          <o:OLEObject Type="Embed" ProgID="Equation.DSMT4" ShapeID="_x0000_i1051" DrawAspect="Content" ObjectID="_1795966225" r:id="rId60"/>
        </w:object>
      </w:r>
      <w:r w:rsidRPr="00975AAD">
        <w:rPr>
          <w:color w:val="000000"/>
          <w:position w:val="-6"/>
        </w:rPr>
        <w:t>.</w:t>
      </w:r>
      <w:r w:rsidR="00BD6B6E">
        <w:rPr>
          <w:b/>
        </w:rPr>
        <w:t xml:space="preserve">   </w:t>
      </w:r>
      <w:r>
        <w:rPr>
          <w:b/>
        </w:rPr>
        <w:t>D.</w:t>
      </w:r>
      <w:r>
        <w:t xml:space="preserve"> </w:t>
      </w:r>
      <w:r>
        <w:rPr>
          <w:rFonts w:eastAsia="Calibri"/>
          <w:color w:val="000000"/>
          <w:position w:val="-24"/>
        </w:rPr>
        <w:object w:dxaOrig="1939" w:dyaOrig="673" w14:anchorId="2BD0CE0E">
          <v:shape id="_x0000_i1052" type="#_x0000_t75" style="width:97.2pt;height:33.6pt" o:ole="">
            <v:imagedata r:id="rId61" o:title=""/>
          </v:shape>
          <o:OLEObject Type="Embed" ProgID="Equation.DSMT4" ShapeID="_x0000_i1052" DrawAspect="Content" ObjectID="_1795966226" r:id="rId62"/>
        </w:object>
      </w:r>
      <w:r w:rsidRPr="00975AAD">
        <w:rPr>
          <w:color w:val="000000"/>
          <w:position w:val="-6"/>
        </w:rPr>
        <w:t>.</w:t>
      </w:r>
      <w:r>
        <w:rPr>
          <w:b/>
          <w:color w:val="000000"/>
          <w:lang w:val="nl-NL"/>
        </w:rPr>
        <w:t xml:space="preserve"> </w:t>
      </w:r>
    </w:p>
    <w:p w14:paraId="28A95B21" w14:textId="39B69117" w:rsidR="00FA49CD" w:rsidRPr="00975AAD" w:rsidRDefault="00F96702" w:rsidP="00975AAD">
      <w:pPr>
        <w:pStyle w:val="Normal0"/>
        <w:spacing w:before="60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Cặp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số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612" w:dyaOrig="420" w14:anchorId="047DC376">
          <v:shape id="_x0000_i1053" type="#_x0000_t75" style="width:30.6pt;height:21pt" o:ole="">
            <v:imagedata r:id="rId63" o:title=""/>
          </v:shape>
          <o:OLEObject Type="Embed" ProgID="Equation.DSMT4" ShapeID="_x0000_i1053" DrawAspect="Content" ObjectID="_1795966227" r:id="rId64"/>
        </w:objec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nào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đây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không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là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nghiệm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hệ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bất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phương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trình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30"/>
          <w:sz w:val="24"/>
          <w:szCs w:val="24"/>
        </w:rPr>
        <w:object w:dxaOrig="1540" w:dyaOrig="720" w14:anchorId="67C02735">
          <v:shape id="_x0000_i1054" type="#_x0000_t75" style="width:76.8pt;height:36pt" o:ole="">
            <v:imagedata r:id="rId65" o:title=""/>
          </v:shape>
          <o:OLEObject Type="Embed" ProgID="Equation.DSMT4" ShapeID="_x0000_i1054" DrawAspect="Content" ObjectID="_1795966228" r:id="rId66"/>
        </w:objec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?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14:paraId="0419C94C" w14:textId="0C6B75AB" w:rsidR="00A77B3E" w:rsidRDefault="00F96702">
      <w:pPr>
        <w:tabs>
          <w:tab w:val="left" w:pos="28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/>
          <w:bCs/>
          <w:color w:val="000000"/>
          <w:position w:val="-14"/>
        </w:rPr>
        <w:object w:dxaOrig="673" w:dyaOrig="432" w14:anchorId="51AD15F0">
          <v:shape id="_x0000_i1055" type="#_x0000_t75" style="width:33.6pt;height:21.6pt" o:ole="">
            <v:imagedata r:id="rId67" o:title=""/>
          </v:shape>
          <o:OLEObject Type="Embed" ProgID="Equation.DSMT4" ShapeID="_x0000_i1055" DrawAspect="Content" ObjectID="_1795966229" r:id="rId68"/>
        </w:object>
      </w:r>
      <w:r w:rsidRPr="00975AAD">
        <w:rPr>
          <w:b/>
          <w:bCs/>
          <w:color w:val="000000"/>
        </w:rPr>
        <w:t>.</w:t>
      </w:r>
      <w:r w:rsidR="00D600B1">
        <w:rPr>
          <w:b/>
          <w:bCs/>
          <w:color w:val="000000"/>
        </w:rPr>
        <w:tab/>
      </w:r>
      <w:r w:rsidR="00D600B1">
        <w:rPr>
          <w:b/>
          <w:bCs/>
          <w:color w:val="000000"/>
        </w:rPr>
        <w:tab/>
        <w:t xml:space="preserve">     </w:t>
      </w:r>
      <w:r>
        <w:rPr>
          <w:b/>
          <w:bCs/>
          <w:color w:val="000000"/>
        </w:rPr>
        <w:t xml:space="preserve"> </w:t>
      </w:r>
      <w:r w:rsidRPr="00975AAD">
        <w:rPr>
          <w:b/>
          <w:bCs/>
          <w:color w:val="000000"/>
        </w:rPr>
        <w:t>B.</w:t>
      </w:r>
      <w:r>
        <w:rPr>
          <w:rFonts w:eastAsia="Calibri"/>
          <w:b/>
          <w:bCs/>
          <w:color w:val="000000"/>
          <w:position w:val="-14"/>
        </w:rPr>
        <w:object w:dxaOrig="574" w:dyaOrig="432" w14:anchorId="782F716D">
          <v:shape id="_x0000_i1056" type="#_x0000_t75" style="width:28.8pt;height:21.6pt" o:ole="">
            <v:imagedata r:id="rId69" o:title=""/>
          </v:shape>
          <o:OLEObject Type="Embed" ProgID="Equation.DSMT4" ShapeID="_x0000_i1056" DrawAspect="Content" ObjectID="_1795966230" r:id="rId70"/>
        </w:object>
      </w:r>
      <w:r w:rsidRPr="00975AAD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 w:rsidR="00D600B1">
        <w:rPr>
          <w:b/>
          <w:bCs/>
          <w:color w:val="000000"/>
        </w:rPr>
        <w:tab/>
      </w:r>
      <w:r w:rsidR="00D600B1">
        <w:rPr>
          <w:b/>
          <w:bCs/>
          <w:color w:val="000000"/>
        </w:rPr>
        <w:tab/>
      </w:r>
      <w:r w:rsidR="00D600B1">
        <w:rPr>
          <w:b/>
          <w:bCs/>
          <w:color w:val="000000"/>
        </w:rPr>
        <w:tab/>
        <w:t xml:space="preserve">    </w:t>
      </w:r>
      <w:r w:rsidRPr="00975AAD">
        <w:rPr>
          <w:b/>
          <w:bCs/>
          <w:color w:val="000000"/>
        </w:rPr>
        <w:t>C.</w:t>
      </w:r>
      <w:r>
        <w:rPr>
          <w:rFonts w:eastAsia="Calibri"/>
          <w:b/>
          <w:bCs/>
          <w:color w:val="000000"/>
          <w:position w:val="-14"/>
        </w:rPr>
        <w:object w:dxaOrig="707" w:dyaOrig="408" w14:anchorId="4F1F4940">
          <v:shape id="_x0000_i1057" type="#_x0000_t75" style="width:35.4pt;height:20.4pt" o:ole="">
            <v:imagedata r:id="rId71" o:title=""/>
          </v:shape>
          <o:OLEObject Type="Embed" ProgID="Equation.DSMT4" ShapeID="_x0000_i1057" DrawAspect="Content" ObjectID="_1795966231" r:id="rId72"/>
        </w:object>
      </w:r>
      <w:r w:rsidRPr="00975AAD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 w:rsidR="00D600B1">
        <w:rPr>
          <w:b/>
          <w:bCs/>
          <w:color w:val="000000"/>
        </w:rPr>
        <w:tab/>
      </w:r>
      <w:r w:rsidR="00D600B1">
        <w:rPr>
          <w:b/>
          <w:bCs/>
          <w:color w:val="000000"/>
        </w:rPr>
        <w:tab/>
      </w:r>
      <w:r w:rsidRPr="00975AAD">
        <w:rPr>
          <w:b/>
          <w:bCs/>
          <w:color w:val="000000"/>
        </w:rPr>
        <w:t>D.</w:t>
      </w:r>
      <w:r>
        <w:rPr>
          <w:rFonts w:eastAsia="Calibri"/>
          <w:b/>
          <w:bCs/>
          <w:color w:val="000000"/>
          <w:position w:val="-14"/>
        </w:rPr>
        <w:object w:dxaOrig="515" w:dyaOrig="408" w14:anchorId="7E49F064">
          <v:shape id="_x0000_i1058" type="#_x0000_t75" style="width:25.8pt;height:20.4pt" o:ole="">
            <v:imagedata r:id="rId73" o:title=""/>
          </v:shape>
          <o:OLEObject Type="Embed" ProgID="Equation.DSMT4" ShapeID="_x0000_i1058" DrawAspect="Content" ObjectID="_1795966232" r:id="rId74"/>
        </w:object>
      </w:r>
      <w:r w:rsidRPr="00975AAD">
        <w:rPr>
          <w:b/>
          <w:bCs/>
          <w:color w:val="000000"/>
        </w:rPr>
        <w:t>.</w:t>
      </w:r>
    </w:p>
    <w:p w14:paraId="6C4C26F3" w14:textId="2BE8E62A" w:rsidR="00FA49CD" w:rsidRPr="00975AAD" w:rsidRDefault="00F96702" w:rsidP="00975AA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tam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giác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542" w:dyaOrig="288" w14:anchorId="75982BDA">
          <v:shape id="_x0000_i1059" type="#_x0000_t75" style="width:27pt;height:14.4pt" o:ole="">
            <v:imagedata r:id="rId51" o:title=""/>
          </v:shape>
          <o:OLEObject Type="Embed" ProgID="Equation.DSMT4" ShapeID="_x0000_i1059" DrawAspect="Content" ObjectID="_1795966233" r:id="rId75"/>
        </w:objec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có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3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cạnh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600" w:dyaOrig="323" w14:anchorId="69D75064">
          <v:shape id="_x0000_i1060" type="#_x0000_t75" style="width:30pt;height:16.2pt" o:ole="">
            <v:imagedata r:id="rId53" o:title=""/>
          </v:shape>
          <o:OLEObject Type="Embed" ProgID="Equation.DSMT4" ShapeID="_x0000_i1060" DrawAspect="Content" ObjectID="_1795966234" r:id="rId76"/>
        </w:objec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Gọi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240" w:dyaOrig="265" w14:anchorId="0433F276">
          <v:shape id="_x0000_i1061" type="#_x0000_t75" style="width:12pt;height:13.2pt" o:ole="">
            <v:imagedata r:id="rId77" o:title=""/>
          </v:shape>
          <o:OLEObject Type="Embed" ProgID="Equation.DSMT4" ShapeID="_x0000_i1061" DrawAspect="Content" ObjectID="_1795966235" r:id="rId78"/>
        </w:objec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là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bán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kính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đường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tròn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ngoại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tiếp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tam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giác.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Diện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tích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tam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giác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542" w:dyaOrig="288" w14:anchorId="57E93C15">
          <v:shape id="_x0000_i1062" type="#_x0000_t75" style="width:27pt;height:14.4pt" o:ole="">
            <v:imagedata r:id="rId51" o:title=""/>
          </v:shape>
          <o:OLEObject Type="Embed" ProgID="Equation.DSMT4" ShapeID="_x0000_i1062" DrawAspect="Content" ObjectID="_1795966236" r:id="rId79"/>
        </w:objec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được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tính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bởi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công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thức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nào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đây?</w:t>
      </w:r>
    </w:p>
    <w:p w14:paraId="407F16E9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position w:val="-24"/>
        </w:rPr>
        <w:object w:dxaOrig="1207" w:dyaOrig="626" w14:anchorId="29B2D9B5">
          <v:shape id="_x0000_i1063" type="#_x0000_t75" style="width:60.6pt;height:31.2pt" o:ole="">
            <v:imagedata r:id="rId80" o:title=""/>
          </v:shape>
          <o:OLEObject Type="Embed" ProgID="Equation.DSMT4" ShapeID="_x0000_i1063" DrawAspect="Content" ObjectID="_1795966237" r:id="rId8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position w:val="-24"/>
        </w:rPr>
        <w:object w:dxaOrig="1207" w:dyaOrig="626" w14:anchorId="4D56B3B1">
          <v:shape id="_x0000_i1064" type="#_x0000_t75" style="width:60.6pt;height:31.2pt" o:ole="">
            <v:imagedata r:id="rId82" o:title=""/>
          </v:shape>
          <o:OLEObject Type="Embed" ProgID="Equation.DSMT4" ShapeID="_x0000_i1064" DrawAspect="Content" ObjectID="_1795966238" r:id="rId8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24"/>
        </w:rPr>
        <w:object w:dxaOrig="1207" w:dyaOrig="626" w14:anchorId="12387D52">
          <v:shape id="_x0000_i1065" type="#_x0000_t75" style="width:60.6pt;height:31.2pt" o:ole="">
            <v:imagedata r:id="rId84" o:title=""/>
          </v:shape>
          <o:OLEObject Type="Embed" ProgID="Equation.DSMT4" ShapeID="_x0000_i1065" DrawAspect="Content" ObjectID="_1795966239" r:id="rId8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24"/>
        </w:rPr>
        <w:object w:dxaOrig="1207" w:dyaOrig="626" w14:anchorId="1C2C7B79">
          <v:shape id="_x0000_i1066" type="#_x0000_t75" style="width:60.6pt;height:31.2pt" o:ole="">
            <v:imagedata r:id="rId86" o:title=""/>
          </v:shape>
          <o:OLEObject Type="Embed" ProgID="Equation.DSMT4" ShapeID="_x0000_i1066" DrawAspect="Content" ObjectID="_1795966240" r:id="rId87"/>
        </w:object>
      </w:r>
    </w:p>
    <w:p w14:paraId="669ED25E" w14:textId="20D2A5B0" w:rsidR="00FA49CD" w:rsidRPr="00975AAD" w:rsidRDefault="00F96702" w:rsidP="00975AA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mệnh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đề: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“Nếu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tứ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giác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là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một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hình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thoi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thì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tứ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giác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đó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có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hai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đường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chéo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vuông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góc”.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Trong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các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mệnh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đề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sau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đây,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đâu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là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mệnh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đề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đảo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mệnh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đề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trên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?</w:t>
      </w:r>
    </w:p>
    <w:p w14:paraId="75F9454C" w14:textId="77777777" w:rsidR="00A77B3E" w:rsidRDefault="00F96702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75AAD">
        <w:rPr>
          <w:color w:val="000000"/>
        </w:rPr>
        <w:t>Nếu</w:t>
      </w:r>
      <w:r>
        <w:rPr>
          <w:color w:val="000000"/>
        </w:rPr>
        <w:t xml:space="preserve"> </w:t>
      </w:r>
      <w:r w:rsidRPr="00975AAD">
        <w:rPr>
          <w:color w:val="000000"/>
        </w:rPr>
        <w:t>tứ</w:t>
      </w:r>
      <w:r>
        <w:rPr>
          <w:color w:val="000000"/>
        </w:rPr>
        <w:t xml:space="preserve"> </w:t>
      </w:r>
      <w:r w:rsidRPr="00975AAD">
        <w:rPr>
          <w:color w:val="000000"/>
        </w:rPr>
        <w:t>giác</w:t>
      </w:r>
      <w:r>
        <w:rPr>
          <w:color w:val="000000"/>
        </w:rPr>
        <w:t xml:space="preserve"> </w:t>
      </w:r>
      <w:r w:rsidRPr="00975AAD">
        <w:rPr>
          <w:color w:val="000000"/>
        </w:rPr>
        <w:t>không</w:t>
      </w:r>
      <w:r>
        <w:rPr>
          <w:color w:val="000000"/>
        </w:rPr>
        <w:t xml:space="preserve"> </w:t>
      </w:r>
      <w:r w:rsidRPr="00975AAD">
        <w:rPr>
          <w:color w:val="000000"/>
        </w:rPr>
        <w:t>phải</w:t>
      </w:r>
      <w:r>
        <w:rPr>
          <w:color w:val="000000"/>
        </w:rPr>
        <w:t xml:space="preserve"> </w:t>
      </w:r>
      <w:r w:rsidRPr="00975AAD">
        <w:rPr>
          <w:color w:val="000000"/>
        </w:rPr>
        <w:t>là</w:t>
      </w:r>
      <w:r>
        <w:rPr>
          <w:color w:val="000000"/>
        </w:rPr>
        <w:t xml:space="preserve"> </w:t>
      </w:r>
      <w:r w:rsidRPr="00975AAD">
        <w:rPr>
          <w:color w:val="000000"/>
        </w:rPr>
        <w:t>hình</w:t>
      </w:r>
      <w:r>
        <w:rPr>
          <w:color w:val="000000"/>
        </w:rPr>
        <w:t xml:space="preserve"> </w:t>
      </w:r>
      <w:r w:rsidRPr="00975AAD">
        <w:rPr>
          <w:color w:val="000000"/>
        </w:rPr>
        <w:t>thoi</w:t>
      </w:r>
      <w:r>
        <w:rPr>
          <w:color w:val="000000"/>
        </w:rPr>
        <w:t xml:space="preserve"> </w:t>
      </w:r>
      <w:r w:rsidRPr="00975AAD">
        <w:rPr>
          <w:color w:val="000000"/>
        </w:rPr>
        <w:t>thì</w:t>
      </w:r>
      <w:r>
        <w:rPr>
          <w:color w:val="000000"/>
        </w:rPr>
        <w:t xml:space="preserve"> </w:t>
      </w:r>
      <w:r w:rsidRPr="00975AAD">
        <w:rPr>
          <w:color w:val="000000"/>
        </w:rPr>
        <w:t>không</w:t>
      </w:r>
      <w:r>
        <w:rPr>
          <w:color w:val="000000"/>
        </w:rPr>
        <w:t xml:space="preserve"> </w:t>
      </w:r>
      <w:r w:rsidRPr="00975AAD">
        <w:rPr>
          <w:color w:val="000000"/>
        </w:rPr>
        <w:t>có</w:t>
      </w:r>
      <w:r>
        <w:rPr>
          <w:color w:val="000000"/>
        </w:rPr>
        <w:t xml:space="preserve"> </w:t>
      </w:r>
      <w:r w:rsidRPr="00975AAD">
        <w:rPr>
          <w:color w:val="000000"/>
        </w:rPr>
        <w:t>hai</w:t>
      </w:r>
      <w:r>
        <w:rPr>
          <w:color w:val="000000"/>
        </w:rPr>
        <w:t xml:space="preserve"> </w:t>
      </w:r>
      <w:r w:rsidRPr="00975AAD">
        <w:rPr>
          <w:color w:val="000000"/>
        </w:rPr>
        <w:t>đường</w:t>
      </w:r>
      <w:r>
        <w:rPr>
          <w:color w:val="000000"/>
        </w:rPr>
        <w:t xml:space="preserve"> </w:t>
      </w:r>
      <w:r w:rsidRPr="00975AAD">
        <w:rPr>
          <w:color w:val="000000"/>
        </w:rPr>
        <w:t>chéo</w:t>
      </w:r>
      <w:r>
        <w:rPr>
          <w:color w:val="000000"/>
        </w:rPr>
        <w:t xml:space="preserve"> </w:t>
      </w:r>
      <w:r w:rsidRPr="00975AAD">
        <w:rPr>
          <w:color w:val="000000"/>
        </w:rPr>
        <w:t>vuông</w:t>
      </w:r>
      <w:r>
        <w:rPr>
          <w:color w:val="000000"/>
        </w:rPr>
        <w:t xml:space="preserve"> </w:t>
      </w:r>
      <w:r w:rsidRPr="00975AAD">
        <w:rPr>
          <w:color w:val="000000"/>
        </w:rPr>
        <w:t>góc.</w:t>
      </w:r>
    </w:p>
    <w:p w14:paraId="76E47D0D" w14:textId="77777777" w:rsidR="00A77B3E" w:rsidRDefault="00F96702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75AAD">
        <w:rPr>
          <w:bCs/>
          <w:color w:val="000000"/>
        </w:rPr>
        <w:t>Một</w:t>
      </w:r>
      <w:r>
        <w:rPr>
          <w:b/>
          <w:color w:val="000000"/>
        </w:rPr>
        <w:t xml:space="preserve"> </w:t>
      </w:r>
      <w:r w:rsidRPr="00975AAD">
        <w:rPr>
          <w:color w:val="000000"/>
        </w:rPr>
        <w:t>tứ</w:t>
      </w:r>
      <w:r>
        <w:rPr>
          <w:color w:val="000000"/>
        </w:rPr>
        <w:t xml:space="preserve"> </w:t>
      </w:r>
      <w:r w:rsidRPr="00975AAD">
        <w:rPr>
          <w:color w:val="000000"/>
        </w:rPr>
        <w:t>giác</w:t>
      </w:r>
      <w:r>
        <w:rPr>
          <w:color w:val="000000"/>
        </w:rPr>
        <w:t xml:space="preserve"> </w:t>
      </w:r>
      <w:r w:rsidRPr="00975AAD">
        <w:rPr>
          <w:color w:val="000000"/>
        </w:rPr>
        <w:t>là</w:t>
      </w:r>
      <w:r>
        <w:rPr>
          <w:color w:val="000000"/>
        </w:rPr>
        <w:t xml:space="preserve"> </w:t>
      </w:r>
      <w:r w:rsidRPr="00975AAD">
        <w:rPr>
          <w:color w:val="000000"/>
        </w:rPr>
        <w:t>một</w:t>
      </w:r>
      <w:r>
        <w:rPr>
          <w:color w:val="000000"/>
        </w:rPr>
        <w:t xml:space="preserve"> </w:t>
      </w:r>
      <w:r w:rsidRPr="00975AAD">
        <w:rPr>
          <w:color w:val="000000"/>
        </w:rPr>
        <w:t>hình</w:t>
      </w:r>
      <w:r>
        <w:rPr>
          <w:color w:val="000000"/>
        </w:rPr>
        <w:t xml:space="preserve"> </w:t>
      </w:r>
      <w:r w:rsidRPr="00975AAD">
        <w:rPr>
          <w:color w:val="000000"/>
        </w:rPr>
        <w:t>thoi</w:t>
      </w:r>
      <w:r>
        <w:rPr>
          <w:color w:val="000000"/>
        </w:rPr>
        <w:t xml:space="preserve"> </w:t>
      </w:r>
      <w:r w:rsidRPr="00975AAD">
        <w:rPr>
          <w:color w:val="000000"/>
        </w:rPr>
        <w:t>khi</w:t>
      </w:r>
      <w:r>
        <w:rPr>
          <w:color w:val="000000"/>
        </w:rPr>
        <w:t xml:space="preserve"> </w:t>
      </w:r>
      <w:r w:rsidRPr="00975AAD">
        <w:rPr>
          <w:color w:val="000000"/>
        </w:rPr>
        <w:t>và</w:t>
      </w:r>
      <w:r>
        <w:rPr>
          <w:color w:val="000000"/>
        </w:rPr>
        <w:t xml:space="preserve"> </w:t>
      </w:r>
      <w:r w:rsidRPr="00975AAD">
        <w:rPr>
          <w:color w:val="000000"/>
        </w:rPr>
        <w:t>chỉ</w:t>
      </w:r>
      <w:r>
        <w:rPr>
          <w:color w:val="000000"/>
        </w:rPr>
        <w:t xml:space="preserve"> </w:t>
      </w:r>
      <w:r w:rsidRPr="00975AAD">
        <w:rPr>
          <w:color w:val="000000"/>
        </w:rPr>
        <w:t>khi</w:t>
      </w:r>
      <w:r>
        <w:rPr>
          <w:color w:val="000000"/>
        </w:rPr>
        <w:t xml:space="preserve"> </w:t>
      </w:r>
      <w:r w:rsidRPr="00975AAD">
        <w:rPr>
          <w:color w:val="000000"/>
        </w:rPr>
        <w:t>tứ</w:t>
      </w:r>
      <w:r>
        <w:rPr>
          <w:color w:val="000000"/>
        </w:rPr>
        <w:t xml:space="preserve"> </w:t>
      </w:r>
      <w:r w:rsidRPr="00975AAD">
        <w:rPr>
          <w:color w:val="000000"/>
        </w:rPr>
        <w:t>giác</w:t>
      </w:r>
      <w:r>
        <w:rPr>
          <w:color w:val="000000"/>
        </w:rPr>
        <w:t xml:space="preserve"> </w:t>
      </w:r>
      <w:r w:rsidRPr="00975AAD">
        <w:rPr>
          <w:color w:val="000000"/>
        </w:rPr>
        <w:t>đó</w:t>
      </w:r>
      <w:r>
        <w:rPr>
          <w:color w:val="000000"/>
        </w:rPr>
        <w:t xml:space="preserve"> </w:t>
      </w:r>
      <w:r w:rsidRPr="00975AAD">
        <w:rPr>
          <w:color w:val="000000"/>
        </w:rPr>
        <w:t>có</w:t>
      </w:r>
      <w:r>
        <w:rPr>
          <w:color w:val="000000"/>
        </w:rPr>
        <w:t xml:space="preserve"> </w:t>
      </w:r>
      <w:r w:rsidRPr="00975AAD">
        <w:rPr>
          <w:color w:val="000000"/>
        </w:rPr>
        <w:t>hai</w:t>
      </w:r>
      <w:r>
        <w:rPr>
          <w:color w:val="000000"/>
        </w:rPr>
        <w:t xml:space="preserve"> </w:t>
      </w:r>
      <w:r w:rsidRPr="00975AAD">
        <w:rPr>
          <w:color w:val="000000"/>
        </w:rPr>
        <w:t>đường</w:t>
      </w:r>
      <w:r>
        <w:rPr>
          <w:color w:val="000000"/>
        </w:rPr>
        <w:t xml:space="preserve"> </w:t>
      </w:r>
      <w:r w:rsidRPr="00975AAD">
        <w:rPr>
          <w:color w:val="000000"/>
        </w:rPr>
        <w:t>chéo</w:t>
      </w:r>
      <w:r>
        <w:rPr>
          <w:color w:val="000000"/>
        </w:rPr>
        <w:t xml:space="preserve"> </w:t>
      </w:r>
      <w:r w:rsidRPr="00975AAD">
        <w:rPr>
          <w:color w:val="000000"/>
        </w:rPr>
        <w:t>vuông</w:t>
      </w:r>
      <w:r>
        <w:rPr>
          <w:color w:val="000000"/>
        </w:rPr>
        <w:t xml:space="preserve"> </w:t>
      </w:r>
      <w:r w:rsidRPr="00975AAD">
        <w:rPr>
          <w:color w:val="000000"/>
        </w:rPr>
        <w:t>góc</w:t>
      </w:r>
      <w:r w:rsidRPr="00975AAD">
        <w:rPr>
          <w:b/>
          <w:color w:val="000000"/>
        </w:rPr>
        <w:t>.</w:t>
      </w:r>
    </w:p>
    <w:p w14:paraId="369E5316" w14:textId="77777777" w:rsidR="00A77B3E" w:rsidRDefault="00F96702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75AAD">
        <w:rPr>
          <w:color w:val="000000"/>
        </w:rPr>
        <w:t>Nếu</w:t>
      </w:r>
      <w:r>
        <w:rPr>
          <w:color w:val="000000"/>
        </w:rPr>
        <w:t xml:space="preserve"> </w:t>
      </w:r>
      <w:r w:rsidRPr="00975AAD">
        <w:rPr>
          <w:color w:val="000000"/>
        </w:rPr>
        <w:t>tứ</w:t>
      </w:r>
      <w:r>
        <w:rPr>
          <w:color w:val="000000"/>
        </w:rPr>
        <w:t xml:space="preserve"> </w:t>
      </w:r>
      <w:r w:rsidRPr="00975AAD">
        <w:rPr>
          <w:color w:val="000000"/>
        </w:rPr>
        <w:t>giác</w:t>
      </w:r>
      <w:r>
        <w:rPr>
          <w:color w:val="000000"/>
        </w:rPr>
        <w:t xml:space="preserve"> </w:t>
      </w:r>
      <w:r w:rsidRPr="00975AAD">
        <w:rPr>
          <w:color w:val="000000"/>
        </w:rPr>
        <w:t>có</w:t>
      </w:r>
      <w:r>
        <w:rPr>
          <w:color w:val="000000"/>
        </w:rPr>
        <w:t xml:space="preserve"> </w:t>
      </w:r>
      <w:r w:rsidRPr="00975AAD">
        <w:rPr>
          <w:color w:val="000000"/>
        </w:rPr>
        <w:t>hai</w:t>
      </w:r>
      <w:r>
        <w:rPr>
          <w:color w:val="000000"/>
        </w:rPr>
        <w:t xml:space="preserve"> </w:t>
      </w:r>
      <w:r w:rsidRPr="00975AAD">
        <w:rPr>
          <w:color w:val="000000"/>
        </w:rPr>
        <w:t>đường</w:t>
      </w:r>
      <w:r>
        <w:rPr>
          <w:color w:val="000000"/>
        </w:rPr>
        <w:t xml:space="preserve"> </w:t>
      </w:r>
      <w:r w:rsidRPr="00975AAD">
        <w:rPr>
          <w:color w:val="000000"/>
        </w:rPr>
        <w:t>chéo</w:t>
      </w:r>
      <w:r>
        <w:rPr>
          <w:color w:val="000000"/>
        </w:rPr>
        <w:t xml:space="preserve"> </w:t>
      </w:r>
      <w:r w:rsidRPr="00975AAD">
        <w:rPr>
          <w:color w:val="000000"/>
        </w:rPr>
        <w:t>vuông</w:t>
      </w:r>
      <w:r>
        <w:rPr>
          <w:color w:val="000000"/>
        </w:rPr>
        <w:t xml:space="preserve"> </w:t>
      </w:r>
      <w:r w:rsidRPr="00975AAD">
        <w:rPr>
          <w:color w:val="000000"/>
        </w:rPr>
        <w:t>góc</w:t>
      </w:r>
      <w:r>
        <w:rPr>
          <w:color w:val="000000"/>
        </w:rPr>
        <w:t xml:space="preserve"> </w:t>
      </w:r>
      <w:r w:rsidRPr="00975AAD">
        <w:rPr>
          <w:color w:val="000000"/>
        </w:rPr>
        <w:t>thì</w:t>
      </w:r>
      <w:r>
        <w:rPr>
          <w:color w:val="000000"/>
        </w:rPr>
        <w:t xml:space="preserve"> </w:t>
      </w:r>
      <w:r w:rsidRPr="00975AAD">
        <w:rPr>
          <w:color w:val="000000"/>
        </w:rPr>
        <w:t>tứ</w:t>
      </w:r>
      <w:r>
        <w:rPr>
          <w:color w:val="000000"/>
        </w:rPr>
        <w:t xml:space="preserve"> </w:t>
      </w:r>
      <w:r w:rsidRPr="00975AAD">
        <w:rPr>
          <w:color w:val="000000"/>
        </w:rPr>
        <w:t>giác</w:t>
      </w:r>
      <w:r>
        <w:rPr>
          <w:color w:val="000000"/>
        </w:rPr>
        <w:t xml:space="preserve"> </w:t>
      </w:r>
      <w:r w:rsidRPr="00975AAD">
        <w:rPr>
          <w:color w:val="000000"/>
        </w:rPr>
        <w:t>đó</w:t>
      </w:r>
      <w:r>
        <w:rPr>
          <w:color w:val="000000"/>
        </w:rPr>
        <w:t xml:space="preserve"> </w:t>
      </w:r>
      <w:r w:rsidRPr="00975AAD">
        <w:rPr>
          <w:color w:val="000000"/>
        </w:rPr>
        <w:t>là</w:t>
      </w:r>
      <w:r>
        <w:rPr>
          <w:color w:val="000000"/>
        </w:rPr>
        <w:t xml:space="preserve"> </w:t>
      </w:r>
      <w:r w:rsidRPr="00975AAD">
        <w:rPr>
          <w:color w:val="000000"/>
        </w:rPr>
        <w:t>hình</w:t>
      </w:r>
      <w:r>
        <w:rPr>
          <w:color w:val="000000"/>
        </w:rPr>
        <w:t xml:space="preserve"> </w:t>
      </w:r>
      <w:r w:rsidRPr="00975AAD">
        <w:rPr>
          <w:color w:val="000000"/>
        </w:rPr>
        <w:t>thoi.</w:t>
      </w:r>
    </w:p>
    <w:p w14:paraId="11CD4AA3" w14:textId="3776C458" w:rsidR="00D600B1" w:rsidRPr="00BD6B6E" w:rsidRDefault="00F96702" w:rsidP="00BD6B6E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75AAD">
        <w:rPr>
          <w:color w:val="000000"/>
        </w:rPr>
        <w:t>Nếu</w:t>
      </w:r>
      <w:r>
        <w:rPr>
          <w:color w:val="000000"/>
        </w:rPr>
        <w:t xml:space="preserve"> </w:t>
      </w:r>
      <w:r w:rsidRPr="00975AAD">
        <w:rPr>
          <w:color w:val="000000"/>
        </w:rPr>
        <w:t>tứ</w:t>
      </w:r>
      <w:r>
        <w:rPr>
          <w:color w:val="000000"/>
        </w:rPr>
        <w:t xml:space="preserve"> </w:t>
      </w:r>
      <w:r w:rsidRPr="00975AAD">
        <w:rPr>
          <w:color w:val="000000"/>
        </w:rPr>
        <w:t>giác</w:t>
      </w:r>
      <w:r>
        <w:rPr>
          <w:color w:val="000000"/>
        </w:rPr>
        <w:t xml:space="preserve"> </w:t>
      </w:r>
      <w:r w:rsidRPr="00975AAD">
        <w:rPr>
          <w:color w:val="000000"/>
        </w:rPr>
        <w:t>có</w:t>
      </w:r>
      <w:r>
        <w:rPr>
          <w:color w:val="000000"/>
        </w:rPr>
        <w:t xml:space="preserve"> </w:t>
      </w:r>
      <w:r w:rsidRPr="00975AAD">
        <w:rPr>
          <w:color w:val="000000"/>
        </w:rPr>
        <w:t>bốn</w:t>
      </w:r>
      <w:r>
        <w:rPr>
          <w:color w:val="000000"/>
        </w:rPr>
        <w:t xml:space="preserve"> </w:t>
      </w:r>
      <w:r w:rsidRPr="00975AAD">
        <w:rPr>
          <w:color w:val="000000"/>
        </w:rPr>
        <w:t>cạnh</w:t>
      </w:r>
      <w:r>
        <w:rPr>
          <w:color w:val="000000"/>
        </w:rPr>
        <w:t xml:space="preserve"> </w:t>
      </w:r>
      <w:r w:rsidRPr="00975AAD">
        <w:rPr>
          <w:color w:val="000000"/>
        </w:rPr>
        <w:t>bằng</w:t>
      </w:r>
      <w:r>
        <w:rPr>
          <w:color w:val="000000"/>
        </w:rPr>
        <w:t xml:space="preserve"> </w:t>
      </w:r>
      <w:r w:rsidRPr="00975AAD">
        <w:rPr>
          <w:color w:val="000000"/>
        </w:rPr>
        <w:t>nhau</w:t>
      </w:r>
      <w:r>
        <w:rPr>
          <w:color w:val="000000"/>
        </w:rPr>
        <w:t xml:space="preserve"> </w:t>
      </w:r>
      <w:r w:rsidRPr="00975AAD">
        <w:rPr>
          <w:color w:val="000000"/>
        </w:rPr>
        <w:t>thì</w:t>
      </w:r>
      <w:r>
        <w:rPr>
          <w:color w:val="000000"/>
        </w:rPr>
        <w:t xml:space="preserve"> </w:t>
      </w:r>
      <w:r w:rsidRPr="00975AAD">
        <w:rPr>
          <w:color w:val="000000"/>
        </w:rPr>
        <w:t>tứ</w:t>
      </w:r>
      <w:r>
        <w:rPr>
          <w:color w:val="000000"/>
        </w:rPr>
        <w:t xml:space="preserve"> </w:t>
      </w:r>
      <w:r w:rsidRPr="00975AAD">
        <w:rPr>
          <w:color w:val="000000"/>
        </w:rPr>
        <w:t>giác</w:t>
      </w:r>
      <w:r>
        <w:rPr>
          <w:color w:val="000000"/>
        </w:rPr>
        <w:t xml:space="preserve"> </w:t>
      </w:r>
      <w:r w:rsidRPr="00975AAD">
        <w:rPr>
          <w:color w:val="000000"/>
        </w:rPr>
        <w:t>đó</w:t>
      </w:r>
      <w:r>
        <w:rPr>
          <w:color w:val="000000"/>
        </w:rPr>
        <w:t xml:space="preserve"> </w:t>
      </w:r>
      <w:r w:rsidRPr="00975AAD">
        <w:rPr>
          <w:color w:val="000000"/>
        </w:rPr>
        <w:t>là</w:t>
      </w:r>
      <w:r>
        <w:rPr>
          <w:color w:val="000000"/>
        </w:rPr>
        <w:t xml:space="preserve"> </w:t>
      </w:r>
      <w:r w:rsidRPr="00975AAD">
        <w:rPr>
          <w:color w:val="000000"/>
        </w:rPr>
        <w:t>một</w:t>
      </w:r>
      <w:r>
        <w:rPr>
          <w:color w:val="000000"/>
        </w:rPr>
        <w:t xml:space="preserve"> </w:t>
      </w:r>
      <w:r w:rsidRPr="00975AAD">
        <w:rPr>
          <w:color w:val="000000"/>
        </w:rPr>
        <w:t>hình</w:t>
      </w:r>
      <w:r>
        <w:rPr>
          <w:color w:val="000000"/>
        </w:rPr>
        <w:t xml:space="preserve"> </w:t>
      </w:r>
      <w:r w:rsidRPr="00975AAD">
        <w:rPr>
          <w:color w:val="000000"/>
        </w:rPr>
        <w:t>thoi.</w:t>
      </w:r>
    </w:p>
    <w:p w14:paraId="0FE2C0DA" w14:textId="6AADC486" w:rsidR="00602B8F" w:rsidRPr="00975AAD" w:rsidRDefault="00F96702" w:rsidP="00BD6B6E">
      <w:pPr>
        <w:pStyle w:val="Normal0"/>
        <w:spacing w:before="60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Kết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quả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điểm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kiểm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học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kì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môn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Ngữ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văn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các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em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học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sinh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tổ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1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lớp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10A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một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trường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Trung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học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phổ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thông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được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như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sau:</w:t>
      </w:r>
      <w:r w:rsidR="00BD6B6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  </w:t>
      </w:r>
      <w:r>
        <w:rPr>
          <w:rFonts w:ascii="Times New Roman" w:hAnsi="Times New Roman"/>
          <w:color w:val="000000"/>
          <w:position w:val="-12"/>
          <w:sz w:val="24"/>
          <w:szCs w:val="24"/>
        </w:rPr>
        <w:object w:dxaOrig="3080" w:dyaOrig="372" w14:anchorId="71898BC6">
          <v:shape id="_x0000_i1067" type="#_x0000_t75" style="width:154.2pt;height:18.6pt" o:ole="">
            <v:imagedata r:id="rId88" o:title=""/>
          </v:shape>
          <o:OLEObject Type="Embed" ProgID="Equation.DSMT4" ShapeID="_x0000_i1067" DrawAspect="Content" ObjectID="_1795966241" r:id="rId89"/>
        </w:object>
      </w:r>
    </w:p>
    <w:p w14:paraId="090D1BD4" w14:textId="77777777" w:rsidR="00FA49CD" w:rsidRPr="00975AAD" w:rsidRDefault="00F96702" w:rsidP="00975AAD">
      <w:pPr>
        <w:pStyle w:val="Normal0"/>
        <w:spacing w:before="60"/>
        <w:ind w:firstLine="280"/>
        <w:rPr>
          <w:rFonts w:ascii="Times New Roman" w:hAnsi="Times New Roman"/>
          <w:b/>
          <w:i/>
          <w:iCs/>
          <w:color w:val="000000"/>
          <w:sz w:val="24"/>
          <w:szCs w:val="24"/>
          <w:lang w:eastAsia="en-US"/>
        </w:rPr>
      </w:pP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Phương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mẫu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số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liệu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trên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là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bao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nhiêu?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(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kết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quả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làm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tròn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đến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hàng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phần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trăm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)</w:t>
      </w:r>
    </w:p>
    <w:p w14:paraId="56F14312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75AAD">
        <w:rPr>
          <w:color w:val="000000"/>
        </w:rPr>
        <w:t>0,65.</w:t>
      </w:r>
      <w:r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 w:rsidRPr="00975AAD">
        <w:rPr>
          <w:color w:val="000000"/>
        </w:rPr>
        <w:t>7,13.</w:t>
      </w:r>
      <w:r>
        <w:rPr>
          <w:b/>
        </w:rPr>
        <w:tab/>
        <w:t>C.</w:t>
      </w:r>
      <w:r>
        <w:t xml:space="preserve"> </w:t>
      </w:r>
      <w:r w:rsidRPr="00975AAD">
        <w:rPr>
          <w:color w:val="000000"/>
        </w:rPr>
        <w:t>0,42.</w:t>
      </w:r>
      <w:r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 w:rsidRPr="00975AAD">
        <w:rPr>
          <w:color w:val="000000"/>
        </w:rPr>
        <w:t>6,5.</w:t>
      </w:r>
      <w:r>
        <w:rPr>
          <w:b/>
          <w:color w:val="000000"/>
        </w:rPr>
        <w:t xml:space="preserve"> </w:t>
      </w:r>
    </w:p>
    <w:p w14:paraId="00A6E614" w14:textId="5B34D475" w:rsidR="00FA49CD" w:rsidRPr="00975AAD" w:rsidRDefault="00F96702" w:rsidP="00975AAD">
      <w:pPr>
        <w:pStyle w:val="Normal0"/>
        <w:spacing w:before="60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10. </w:t>
      </w:r>
      <w:r>
        <w:rPr>
          <w:rFonts w:ascii="Times New Roman" w:hAnsi="Times New Roman"/>
          <w:b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Trong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mặt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phẳng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9" w:dyaOrig="349" w14:anchorId="44C41B52">
          <v:shape id="_x0000_i1068" type="#_x0000_t75" style="width:23.4pt;height:17.4pt" o:ole="">
            <v:imagedata r:id="rId90" o:title=""/>
          </v:shape>
          <o:OLEObject Type="Embed" ProgID="Equation.DSMT4" ShapeID="_x0000_i1068" DrawAspect="Content" ObjectID="_1795966242" r:id="rId91"/>
        </w:object>
      </w:r>
      <w:r w:rsidRPr="00975AAD">
        <w:rPr>
          <w:rFonts w:ascii="Times New Roman" w:hAnsi="Times New Roman"/>
          <w:bCs/>
          <w:i/>
          <w:color w:val="000000"/>
          <w:sz w:val="24"/>
          <w:szCs w:val="24"/>
          <w:lang w:eastAsia="en-US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cho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tam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giác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i/>
          <w:iCs/>
          <w:color w:val="000000"/>
          <w:sz w:val="24"/>
          <w:szCs w:val="24"/>
          <w:lang w:eastAsia="en-US"/>
        </w:rPr>
        <w:t>ABC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với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2713" w:dyaOrig="396" w14:anchorId="32590450">
          <v:shape id="_x0000_i1069" type="#_x0000_t75" style="width:135.6pt;height:19.8pt" o:ole="">
            <v:imagedata r:id="rId92" o:title=""/>
          </v:shape>
          <o:OLEObject Type="Embed" ProgID="Equation.DSMT4" ShapeID="_x0000_i1069" DrawAspect="Content" ObjectID="_1795966243" r:id="rId93"/>
        </w:objec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.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Tọa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độ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trọng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tâm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65" w:dyaOrig="277" w14:anchorId="1C073DA4">
          <v:shape id="_x0000_i1070" type="#_x0000_t75" style="width:13.2pt;height:13.8pt" o:ole="">
            <v:imagedata r:id="rId94" o:title=""/>
          </v:shape>
          <o:OLEObject Type="Embed" ProgID="Equation.DSMT4" ShapeID="_x0000_i1070" DrawAspect="Content" ObjectID="_1795966244" r:id="rId95"/>
        </w:objec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tam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giác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576" w:dyaOrig="277" w14:anchorId="5CD4887B">
          <v:shape id="_x0000_i1071" type="#_x0000_t75" style="width:28.8pt;height:13.8pt" o:ole="">
            <v:imagedata r:id="rId96" o:title=""/>
          </v:shape>
          <o:OLEObject Type="Embed" ProgID="Equation.DSMT4" ShapeID="_x0000_i1071" DrawAspect="Content" ObjectID="_1795966245" r:id="rId97"/>
        </w:objec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là</w:t>
      </w:r>
    </w:p>
    <w:p w14:paraId="1DD54D42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/>
          <w:color w:val="000000"/>
          <w:position w:val="-28"/>
        </w:rPr>
        <w:object w:dxaOrig="900" w:dyaOrig="721" w14:anchorId="6084B099">
          <v:shape id="_x0000_i1072" type="#_x0000_t75" style="width:45pt;height:36pt" o:ole="">
            <v:imagedata r:id="rId98" o:title=""/>
          </v:shape>
          <o:OLEObject Type="Embed" ProgID="Equation.DSMT4" ShapeID="_x0000_i1072" DrawAspect="Content" ObjectID="_1795966246" r:id="rId99"/>
        </w:object>
      </w:r>
      <w:r w:rsidRPr="00975AAD">
        <w:rPr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/>
          <w:color w:val="000000"/>
          <w:position w:val="-28"/>
        </w:rPr>
        <w:object w:dxaOrig="840" w:dyaOrig="721" w14:anchorId="5D77B639">
          <v:shape id="_x0000_i1073" type="#_x0000_t75" style="width:42pt;height:36pt" o:ole="">
            <v:imagedata r:id="rId100" o:title=""/>
          </v:shape>
          <o:OLEObject Type="Embed" ProgID="Equation.DSMT4" ShapeID="_x0000_i1073" DrawAspect="Content" ObjectID="_1795966247" r:id="rId101"/>
        </w:object>
      </w:r>
      <w:r w:rsidRPr="00975AAD">
        <w:rPr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/>
          <w:color w:val="000000"/>
          <w:position w:val="-28"/>
        </w:rPr>
        <w:object w:dxaOrig="840" w:dyaOrig="694" w14:anchorId="54967DF9">
          <v:shape id="_x0000_i1074" type="#_x0000_t75" style="width:42pt;height:34.8pt" o:ole="">
            <v:imagedata r:id="rId102" o:title=""/>
          </v:shape>
          <o:OLEObject Type="Embed" ProgID="Equation.DSMT4" ShapeID="_x0000_i1074" DrawAspect="Content" ObjectID="_1795966248" r:id="rId103"/>
        </w:object>
      </w:r>
      <w:r w:rsidRPr="00975AAD">
        <w:rPr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/>
          <w:color w:val="000000"/>
          <w:position w:val="-14"/>
        </w:rPr>
        <w:object w:dxaOrig="779" w:dyaOrig="420" w14:anchorId="2C6BAE6C">
          <v:shape id="_x0000_i1075" type="#_x0000_t75" style="width:39pt;height:21pt" o:ole="">
            <v:imagedata r:id="rId104" o:title=""/>
          </v:shape>
          <o:OLEObject Type="Embed" ProgID="Equation.DSMT4" ShapeID="_x0000_i1075" DrawAspect="Content" ObjectID="_1795966249" r:id="rId105"/>
        </w:object>
      </w:r>
      <w:r w:rsidRPr="00975AAD">
        <w:rPr>
          <w:bCs/>
          <w:color w:val="000000"/>
          <w:lang w:val="vi-VN"/>
        </w:rPr>
        <w:t>.</w:t>
      </w:r>
    </w:p>
    <w:p w14:paraId="1B01951A" w14:textId="4C2B0EE7" w:rsidR="00FA49CD" w:rsidRPr="00975AAD" w:rsidRDefault="00F96702" w:rsidP="00975AA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>
        <w:rPr>
          <w:rFonts w:ascii="Times New Roman" w:hAnsi="Times New Roman"/>
          <w:b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Trong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mặt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phẳng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với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hệ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tọa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độ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9" w:dyaOrig="314" w14:anchorId="3A0F2D77">
          <v:shape id="_x0000_i1076" type="#_x0000_t75" style="width:23.4pt;height:15.6pt" o:ole="">
            <v:imagedata r:id="rId106" o:title=""/>
          </v:shape>
          <o:OLEObject Type="Embed" ProgID="Equation.DSMT4" ShapeID="_x0000_i1076" DrawAspect="Content" ObjectID="_1795966250" r:id="rId107"/>
        </w:objec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điểm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970" w:dyaOrig="420" w14:anchorId="73500BF7">
          <v:shape id="_x0000_i1077" type="#_x0000_t75" style="width:48.6pt;height:21pt" o:ole="">
            <v:imagedata r:id="rId108" o:title=""/>
          </v:shape>
          <o:OLEObject Type="Embed" ProgID="Equation.DSMT4" ShapeID="_x0000_i1077" DrawAspect="Content" ObjectID="_1795966251" r:id="rId109"/>
        </w:objec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Khẳng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định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nào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dưới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đây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/>
          <w:color w:val="000000"/>
          <w:sz w:val="24"/>
          <w:szCs w:val="24"/>
          <w:lang w:eastAsia="en-US"/>
        </w:rPr>
        <w:t>đúng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?</w:t>
      </w:r>
    </w:p>
    <w:p w14:paraId="26C1C74C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position w:val="-10"/>
        </w:rPr>
        <w:object w:dxaOrig="1499" w:dyaOrig="372" w14:anchorId="60E7E57C">
          <v:shape id="_x0000_i1078" type="#_x0000_t75" style="width:75pt;height:18.6pt" o:ole="">
            <v:imagedata r:id="rId110" o:title=""/>
          </v:shape>
          <o:OLEObject Type="Embed" ProgID="Equation.DSMT4" ShapeID="_x0000_i1078" DrawAspect="Content" ObjectID="_1795966252" r:id="rId111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position w:val="-10"/>
        </w:rPr>
        <w:object w:dxaOrig="1345" w:dyaOrig="372" w14:anchorId="3B5BAF79">
          <v:shape id="_x0000_i1079" type="#_x0000_t75" style="width:67.2pt;height:18.6pt" o:ole="">
            <v:imagedata r:id="rId112" o:title=""/>
          </v:shape>
          <o:OLEObject Type="Embed" ProgID="Equation.DSMT4" ShapeID="_x0000_i1079" DrawAspect="Content" ObjectID="_1795966253" r:id="rId113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10"/>
        </w:rPr>
        <w:object w:dxaOrig="1373" w:dyaOrig="384" w14:anchorId="47677E3D">
          <v:shape id="_x0000_i1080" type="#_x0000_t75" style="width:68.4pt;height:19.2pt" o:ole="">
            <v:imagedata r:id="rId114" o:title=""/>
          </v:shape>
          <o:OLEObject Type="Embed" ProgID="Equation.DSMT4" ShapeID="_x0000_i1080" DrawAspect="Content" ObjectID="_1795966254" r:id="rId115"/>
        </w:object>
      </w:r>
      <w:r w:rsidRPr="00975AAD"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10"/>
        </w:rPr>
        <w:object w:dxaOrig="1345" w:dyaOrig="372" w14:anchorId="6862B65C">
          <v:shape id="_x0000_i1081" type="#_x0000_t75" style="width:67.2pt;height:18.6pt" o:ole="">
            <v:imagedata r:id="rId116" o:title=""/>
          </v:shape>
          <o:OLEObject Type="Embed" ProgID="Equation.DSMT4" ShapeID="_x0000_i1081" DrawAspect="Content" ObjectID="_1795966255" r:id="rId117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</w:p>
    <w:p w14:paraId="73077D52" w14:textId="2AE79613" w:rsidR="00EB19BD" w:rsidRPr="00975AAD" w:rsidRDefault="00F96702" w:rsidP="00975AAD">
      <w:pPr>
        <w:pStyle w:val="Normal0"/>
        <w:spacing w:before="60"/>
        <w:rPr>
          <w:rFonts w:ascii="Times New Roman" w:hAnsi="Times New Roman"/>
          <w:color w:val="000000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80" w:dyaOrig="314" w14:anchorId="2DFADD36">
          <v:shape id="_x0000_i1082" type="#_x0000_t75" style="width:24pt;height:15.6pt" o:ole="">
            <v:imagedata r:id="rId118" o:title=""/>
          </v:shape>
          <o:OLEObject Type="Embed" ProgID="Equation.DSMT4" ShapeID="_x0000_i1082" DrawAspect="Content" ObjectID="_1795966256" r:id="rId119"/>
        </w:objec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là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hai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tập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hợp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được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minh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họa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bằng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biểu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đồ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Ven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như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hình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vẽ.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Phần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gạch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sọc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trong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hình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là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biểu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diễn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tập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hợp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nào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đây?</w:t>
      </w:r>
    </w:p>
    <w:p w14:paraId="015F98A9" w14:textId="6DE5E64B" w:rsidR="00FA49CD" w:rsidRPr="00975AAD" w:rsidRDefault="00A00FB2" w:rsidP="00975AAD">
      <w:pPr>
        <w:pStyle w:val="Normal0"/>
        <w:spacing w:before="60"/>
        <w:jc w:val="center"/>
        <w:rPr>
          <w:rFonts w:ascii="Times New Roman" w:hAnsi="Times New Roman"/>
          <w:b/>
          <w:color w:val="000000"/>
          <w:sz w:val="24"/>
          <w:szCs w:val="24"/>
          <w:lang w:val="nl-NL" w:eastAsia="en-US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vi-VN" w:eastAsia="vi-VN"/>
        </w:rPr>
        <w:pict w14:anchorId="0C0528C7">
          <v:shape id="Picture 1" o:spid="_x0000_i1083" type="#_x0000_t75" style="width:76.8pt;height:69pt;mso-wrap-distance-left:0;mso-wrap-distance-top:0;mso-wrap-distance-right:0;mso-wrap-distance-bottom:0">
            <v:imagedata r:id="rId120" o:title=""/>
          </v:shape>
        </w:pict>
      </w:r>
    </w:p>
    <w:p w14:paraId="4B702971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position w:val="-4"/>
        </w:rPr>
        <w:object w:dxaOrig="660" w:dyaOrig="265" w14:anchorId="3CFA0AB2">
          <v:shape id="_x0000_i1084" type="#_x0000_t75" style="width:33pt;height:13.2pt" o:ole="">
            <v:imagedata r:id="rId121" o:title=""/>
          </v:shape>
          <o:OLEObject Type="Embed" ProgID="Equation.DSMT4" ShapeID="_x0000_i1084" DrawAspect="Content" ObjectID="_1795966257" r:id="rId122"/>
        </w:object>
      </w:r>
      <w:r w:rsidRPr="00975AAD">
        <w:rPr>
          <w:color w:val="000000"/>
        </w:rPr>
        <w:t>.</w:t>
      </w:r>
      <w:r>
        <w:rPr>
          <w:b/>
          <w:color w:val="000000"/>
          <w:lang w:val="nl-NL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hint="cs"/>
          <w:color w:val="000000"/>
          <w:position w:val="-12"/>
        </w:rPr>
        <w:object w:dxaOrig="540" w:dyaOrig="360" w14:anchorId="5F79358A">
          <v:shape id="_x0000_i1085" type="#_x0000_t75" style="width:27pt;height:18pt" o:ole="">
            <v:imagedata r:id="rId123" o:title=""/>
          </v:shape>
          <o:OLEObject Type="Embed" ProgID="Equation.DSMT4" ShapeID="_x0000_i1085" DrawAspect="Content" ObjectID="_1795966258" r:id="rId124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4"/>
        </w:rPr>
        <w:object w:dxaOrig="660" w:dyaOrig="265" w14:anchorId="4807D808">
          <v:shape id="_x0000_i1086" type="#_x0000_t75" style="width:33pt;height:13.2pt" o:ole="">
            <v:imagedata r:id="rId125" o:title=""/>
          </v:shape>
          <o:OLEObject Type="Embed" ProgID="Equation.DSMT4" ShapeID="_x0000_i1086" DrawAspect="Content" ObjectID="_1795966259" r:id="rId126"/>
        </w:object>
      </w:r>
      <w:r w:rsidRPr="00975AAD">
        <w:rPr>
          <w:color w:val="000000"/>
        </w:rPr>
        <w:t>.</w:t>
      </w:r>
      <w:r>
        <w:rPr>
          <w:b/>
          <w:color w:val="000000"/>
          <w:lang w:val="nl-NL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hint="cs"/>
          <w:color w:val="000000"/>
          <w:position w:val="-12"/>
        </w:rPr>
        <w:object w:dxaOrig="540" w:dyaOrig="360" w14:anchorId="6FF79022">
          <v:shape id="_x0000_i1087" type="#_x0000_t75" style="width:27pt;height:18pt" o:ole="">
            <v:imagedata r:id="rId127" o:title=""/>
          </v:shape>
          <o:OLEObject Type="Embed" ProgID="Equation.DSMT4" ShapeID="_x0000_i1087" DrawAspect="Content" ObjectID="_1795966260" r:id="rId128"/>
        </w:object>
      </w:r>
    </w:p>
    <w:p w14:paraId="28F2A7AC" w14:textId="11752ECC" w:rsidR="00FA49CD" w:rsidRPr="00975AAD" w:rsidRDefault="00F96702" w:rsidP="00975AA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13.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Số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đặc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trưng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nào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đây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b/>
          <w:color w:val="000000"/>
          <w:sz w:val="24"/>
          <w:szCs w:val="24"/>
          <w:lang w:eastAsia="en-US"/>
        </w:rPr>
        <w:t>không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dùng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để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đo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độ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phân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tán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mẫu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số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eastAsia="en-US"/>
        </w:rPr>
        <w:t>liệu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?</w:t>
      </w:r>
    </w:p>
    <w:p w14:paraId="00174BB4" w14:textId="77777777" w:rsidR="00A77B3E" w:rsidRDefault="00F96702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75AAD">
        <w:rPr>
          <w:rFonts w:hint="cs"/>
          <w:color w:val="000000"/>
        </w:rPr>
        <w:t>Độ</w:t>
      </w:r>
      <w:r>
        <w:rPr>
          <w:color w:val="000000"/>
        </w:rPr>
        <w:t xml:space="preserve"> </w:t>
      </w:r>
      <w:r w:rsidRPr="00975AAD">
        <w:rPr>
          <w:rFonts w:hint="cs"/>
          <w:color w:val="000000"/>
        </w:rPr>
        <w:t>lệch</w:t>
      </w:r>
      <w:r>
        <w:rPr>
          <w:color w:val="000000"/>
        </w:rPr>
        <w:t xml:space="preserve"> </w:t>
      </w:r>
      <w:r w:rsidRPr="00975AAD">
        <w:rPr>
          <w:rFonts w:hint="cs"/>
          <w:color w:val="000000"/>
        </w:rPr>
        <w:t>chuẩn.</w:t>
      </w:r>
      <w:r>
        <w:rPr>
          <w:b/>
        </w:rPr>
        <w:tab/>
        <w:t>B.</w:t>
      </w:r>
      <w:r>
        <w:t xml:space="preserve"> </w:t>
      </w:r>
      <w:r w:rsidRPr="00975AAD">
        <w:rPr>
          <w:rFonts w:hint="cs"/>
          <w:color w:val="000000"/>
        </w:rPr>
        <w:t>Khoảng</w:t>
      </w:r>
      <w:r>
        <w:rPr>
          <w:color w:val="000000"/>
        </w:rPr>
        <w:t xml:space="preserve"> </w:t>
      </w:r>
      <w:r w:rsidRPr="00975AAD">
        <w:rPr>
          <w:rFonts w:hint="cs"/>
          <w:color w:val="000000"/>
        </w:rPr>
        <w:t>tứ</w:t>
      </w:r>
      <w:r>
        <w:rPr>
          <w:color w:val="000000"/>
        </w:rPr>
        <w:t xml:space="preserve"> </w:t>
      </w:r>
      <w:r w:rsidRPr="00975AAD">
        <w:rPr>
          <w:rFonts w:hint="cs"/>
          <w:color w:val="000000"/>
        </w:rPr>
        <w:t>phân</w:t>
      </w:r>
      <w:r>
        <w:rPr>
          <w:color w:val="000000"/>
        </w:rPr>
        <w:t xml:space="preserve"> </w:t>
      </w:r>
      <w:r w:rsidRPr="00975AAD">
        <w:rPr>
          <w:rFonts w:hint="cs"/>
          <w:color w:val="000000"/>
        </w:rPr>
        <w:t>vị.</w:t>
      </w:r>
      <w:r>
        <w:rPr>
          <w:b/>
          <w:color w:val="000000"/>
        </w:rPr>
        <w:t xml:space="preserve"> </w:t>
      </w:r>
    </w:p>
    <w:p w14:paraId="18BFE02E" w14:textId="77777777" w:rsidR="00A77B3E" w:rsidRDefault="00F96702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75AAD">
        <w:rPr>
          <w:rFonts w:hint="cs"/>
          <w:color w:val="000000"/>
        </w:rPr>
        <w:t>Khoảng</w:t>
      </w:r>
      <w:r>
        <w:rPr>
          <w:color w:val="000000"/>
        </w:rPr>
        <w:t xml:space="preserve"> </w:t>
      </w:r>
      <w:r w:rsidRPr="00975AAD">
        <w:rPr>
          <w:rFonts w:hint="cs"/>
          <w:color w:val="000000"/>
        </w:rPr>
        <w:t>biến</w:t>
      </w:r>
      <w:r>
        <w:rPr>
          <w:color w:val="000000"/>
        </w:rPr>
        <w:t xml:space="preserve"> </w:t>
      </w:r>
      <w:r w:rsidRPr="00975AAD">
        <w:rPr>
          <w:rFonts w:hint="cs"/>
          <w:color w:val="000000"/>
        </w:rPr>
        <w:t>thiên.</w:t>
      </w:r>
      <w:r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 w:rsidRPr="00975AAD">
        <w:rPr>
          <w:color w:val="000000"/>
        </w:rPr>
        <w:t>Trung</w:t>
      </w:r>
      <w:r>
        <w:rPr>
          <w:color w:val="000000"/>
        </w:rPr>
        <w:t xml:space="preserve"> </w:t>
      </w:r>
      <w:r w:rsidRPr="00975AAD">
        <w:rPr>
          <w:rFonts w:hint="cs"/>
          <w:color w:val="000000"/>
        </w:rPr>
        <w:t>vị.</w:t>
      </w:r>
      <w:r>
        <w:rPr>
          <w:b/>
          <w:color w:val="000000"/>
        </w:rPr>
        <w:t xml:space="preserve"> </w:t>
      </w:r>
    </w:p>
    <w:p w14:paraId="14080980" w14:textId="5790FE0E" w:rsidR="00FA49CD" w:rsidRPr="00975AAD" w:rsidRDefault="00F96702" w:rsidP="00975AA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14.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Điểm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848" w:dyaOrig="396" w14:anchorId="07615168">
          <v:shape id="_x0000_i1088" type="#_x0000_t75" style="width:42.6pt;height:19.8pt" o:ole="">
            <v:imagedata r:id="rId129" o:title=""/>
          </v:shape>
          <o:OLEObject Type="Embed" ProgID="Equation.DSMT4" ShapeID="_x0000_i1088" DrawAspect="Content" ObjectID="_1795966261" r:id="rId130"/>
        </w:objec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thuộc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miền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nghiệm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bất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phương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trình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nào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đây?</w:t>
      </w:r>
    </w:p>
    <w:p w14:paraId="13612AE5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position w:val="-10"/>
        </w:rPr>
        <w:object w:dxaOrig="1345" w:dyaOrig="349" w14:anchorId="3B7CA95F">
          <v:shape id="_x0000_i1089" type="#_x0000_t75" style="width:67.2pt;height:17.4pt" o:ole="">
            <v:imagedata r:id="rId131" o:title=""/>
          </v:shape>
          <o:OLEObject Type="Embed" ProgID="Equation.DSMT4" ShapeID="_x0000_i1089" DrawAspect="Content" ObjectID="_1795966262" r:id="rId132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position w:val="-10"/>
        </w:rPr>
        <w:object w:dxaOrig="1373" w:dyaOrig="349" w14:anchorId="387A69E5">
          <v:shape id="_x0000_i1090" type="#_x0000_t75" style="width:68.4pt;height:17.4pt" o:ole="">
            <v:imagedata r:id="rId133" o:title=""/>
          </v:shape>
          <o:OLEObject Type="Embed" ProgID="Equation.DSMT4" ShapeID="_x0000_i1090" DrawAspect="Content" ObjectID="_1795966263" r:id="rId134"/>
        </w:object>
      </w:r>
      <w:r w:rsidRPr="00975AAD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10"/>
        </w:rPr>
        <w:object w:dxaOrig="1030" w:dyaOrig="349" w14:anchorId="4B3D3B80">
          <v:shape id="_x0000_i1091" type="#_x0000_t75" style="width:51.6pt;height:17.4pt" o:ole="">
            <v:imagedata r:id="rId135" o:title=""/>
          </v:shape>
          <o:OLEObject Type="Embed" ProgID="Equation.DSMT4" ShapeID="_x0000_i1091" DrawAspect="Content" ObjectID="_1795966264" r:id="rId136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10"/>
        </w:rPr>
        <w:object w:dxaOrig="1151" w:dyaOrig="349" w14:anchorId="07207804">
          <v:shape id="_x0000_i1092" type="#_x0000_t75" style="width:57.6pt;height:17.4pt" o:ole="">
            <v:imagedata r:id="rId137" o:title=""/>
          </v:shape>
          <o:OLEObject Type="Embed" ProgID="Equation.DSMT4" ShapeID="_x0000_i1092" DrawAspect="Content" ObjectID="_1795966265" r:id="rId138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</w:p>
    <w:p w14:paraId="11B747BD" w14:textId="706F56E5" w:rsidR="00FA49CD" w:rsidRPr="00975AAD" w:rsidRDefault="00F96702" w:rsidP="00975AA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15. </w:t>
      </w:r>
      <w:r>
        <w:rPr>
          <w:rFonts w:ascii="Times New Roman" w:hAnsi="Times New Roman"/>
          <w:b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nl-NL" w:eastAsia="en-US"/>
        </w:rPr>
        <w:t>Trong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val="nl-NL" w:eastAsia="en-US"/>
        </w:rPr>
        <w:t>mặt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val="nl-NL" w:eastAsia="en-US"/>
        </w:rPr>
        <w:t>phẳng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val="nl-NL" w:eastAsia="en-US"/>
        </w:rPr>
        <w:t>tọa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val="nl-NL" w:eastAsia="en-US"/>
        </w:rPr>
        <w:t>độ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70" w:dyaOrig="312" w14:anchorId="03A8F51E">
          <v:shape id="_x0000_i1093" type="#_x0000_t75" style="width:23.4pt;height:15.6pt" o:ole="">
            <v:imagedata r:id="rId139" o:title=""/>
          </v:shape>
          <o:OLEObject Type="Embed" ProgID="Equation.DSMT4" ShapeID="_x0000_i1093" DrawAspect="Content" ObjectID="_1795966266" r:id="rId140"/>
        </w:object>
      </w:r>
      <w:r w:rsidRPr="00975AAD">
        <w:rPr>
          <w:rFonts w:ascii="Times New Roman" w:hAnsi="Times New Roman"/>
          <w:color w:val="000000"/>
          <w:sz w:val="24"/>
          <w:szCs w:val="24"/>
          <w:lang w:val="nl-NL" w:eastAsia="en-US"/>
        </w:rPr>
        <w:t>,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nl-NL" w:eastAsia="en-US"/>
        </w:rPr>
        <w:t>cho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val="nl-NL" w:eastAsia="en-US"/>
        </w:rPr>
        <w:t>vectơ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80" w:dyaOrig="347" w14:anchorId="03D03434">
          <v:shape id="_x0000_i1094" type="#_x0000_t75" style="width:9pt;height:17.4pt" o:ole="">
            <v:imagedata r:id="rId141" o:title=""/>
          </v:shape>
          <o:OLEObject Type="Embed" ProgID="Equation.DSMT4" ShapeID="_x0000_i1094" DrawAspect="Content" ObjectID="_1795966267" r:id="rId142"/>
        </w:objec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val="nl-NL" w:eastAsia="en-US"/>
        </w:rPr>
        <w:t>có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val="nl-NL" w:eastAsia="en-US"/>
        </w:rPr>
        <w:t>tọa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val="nl-NL" w:eastAsia="en-US"/>
        </w:rPr>
        <w:t>độ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1061" w:dyaOrig="420" w14:anchorId="656F5A1F">
          <v:shape id="_x0000_i1095" type="#_x0000_t75" style="width:52.8pt;height:21pt" o:ole="">
            <v:imagedata r:id="rId143" o:title=""/>
          </v:shape>
          <o:OLEObject Type="Embed" ProgID="Equation.DSMT4" ShapeID="_x0000_i1095" DrawAspect="Content" ObjectID="_1795966268" r:id="rId144"/>
        </w:object>
      </w:r>
      <w:r w:rsidRPr="00975AAD">
        <w:rPr>
          <w:rFonts w:ascii="Times New Roman" w:hAnsi="Times New Roman"/>
          <w:color w:val="000000"/>
          <w:sz w:val="24"/>
          <w:szCs w:val="24"/>
          <w:lang w:val="nl-NL" w:eastAsia="en-US"/>
        </w:rPr>
        <w:t>.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val="nl-NL" w:eastAsia="en-US"/>
        </w:rPr>
        <w:t>Khẳng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val="nl-NL" w:eastAsia="en-US"/>
        </w:rPr>
        <w:t>định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val="nl-NL" w:eastAsia="en-US"/>
        </w:rPr>
        <w:t>nào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nl-NL" w:eastAsia="en-US"/>
        </w:rPr>
        <w:t>sau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val="nl-NL" w:eastAsia="en-US"/>
        </w:rPr>
        <w:t>đây</w:t>
      </w:r>
      <w:r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 </w:t>
      </w:r>
      <w:r w:rsidRPr="00975AAD">
        <w:rPr>
          <w:rFonts w:ascii="Times New Roman" w:hAnsi="Times New Roman" w:hint="cs"/>
          <w:color w:val="000000"/>
          <w:sz w:val="24"/>
          <w:szCs w:val="24"/>
          <w:lang w:val="nl-NL" w:eastAsia="en-US"/>
        </w:rPr>
        <w:t>đúng?</w:t>
      </w:r>
    </w:p>
    <w:p w14:paraId="3F47D5F3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position w:val="-10"/>
        </w:rPr>
        <w:object w:dxaOrig="949" w:dyaOrig="372" w14:anchorId="7BE1500B">
          <v:shape id="_x0000_i1096" type="#_x0000_t75" style="width:47.4pt;height:18.6pt" o:ole="">
            <v:imagedata r:id="rId145" o:title=""/>
          </v:shape>
          <o:OLEObject Type="Embed" ProgID="Equation.DSMT4" ShapeID="_x0000_i1096" DrawAspect="Content" ObjectID="_1795966269" r:id="rId146"/>
        </w:object>
      </w:r>
      <w:r w:rsidRPr="00975AAD">
        <w:rPr>
          <w:color w:val="000000"/>
          <w:lang w:val="nl-NL"/>
        </w:rPr>
        <w:t>.</w:t>
      </w:r>
      <w:r>
        <w:rPr>
          <w:b/>
          <w:color w:val="000000"/>
          <w:lang w:val="nl-NL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position w:val="-10"/>
        </w:rPr>
        <w:object w:dxaOrig="949" w:dyaOrig="372" w14:anchorId="0DC8AEB5">
          <v:shape id="_x0000_i1097" type="#_x0000_t75" style="width:47.4pt;height:18.6pt" o:ole="">
            <v:imagedata r:id="rId147" o:title=""/>
          </v:shape>
          <o:OLEObject Type="Embed" ProgID="Equation.DSMT4" ShapeID="_x0000_i1097" DrawAspect="Content" ObjectID="_1795966270" r:id="rId148"/>
        </w:object>
      </w:r>
      <w:r w:rsidRPr="00975AAD">
        <w:rPr>
          <w:color w:val="000000"/>
          <w:lang w:val="nl-NL"/>
        </w:rPr>
        <w:t>.</w:t>
      </w:r>
      <w:r>
        <w:rPr>
          <w:b/>
          <w:color w:val="000000"/>
          <w:lang w:val="nl-NL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10"/>
        </w:rPr>
        <w:object w:dxaOrig="1080" w:dyaOrig="372" w14:anchorId="66E32134">
          <v:shape id="_x0000_i1098" type="#_x0000_t75" style="width:54pt;height:18.6pt" o:ole="">
            <v:imagedata r:id="rId149" o:title=""/>
          </v:shape>
          <o:OLEObject Type="Embed" ProgID="Equation.DSMT4" ShapeID="_x0000_i1098" DrawAspect="Content" ObjectID="_1795966271" r:id="rId150"/>
        </w:object>
      </w:r>
      <w:r w:rsidRPr="00975AAD">
        <w:rPr>
          <w:color w:val="000000"/>
          <w:lang w:val="nl-NL"/>
        </w:rPr>
        <w:t>.</w:t>
      </w:r>
      <w:r>
        <w:rPr>
          <w:b/>
          <w:color w:val="000000"/>
          <w:lang w:val="nl-NL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10"/>
        </w:rPr>
        <w:object w:dxaOrig="949" w:dyaOrig="372" w14:anchorId="327DC4B9">
          <v:shape id="_x0000_i1099" type="#_x0000_t75" style="width:47.4pt;height:18.6pt" o:ole="">
            <v:imagedata r:id="rId151" o:title=""/>
          </v:shape>
          <o:OLEObject Type="Embed" ProgID="Equation.DSMT4" ShapeID="_x0000_i1099" DrawAspect="Content" ObjectID="_1795966272" r:id="rId152"/>
        </w:object>
      </w:r>
      <w:r w:rsidRPr="00975AAD">
        <w:rPr>
          <w:color w:val="000000"/>
          <w:lang w:val="nl-NL"/>
        </w:rPr>
        <w:t>.</w:t>
      </w:r>
    </w:p>
    <w:p w14:paraId="41E7AD14" w14:textId="7A657A09" w:rsidR="00FA49CD" w:rsidRPr="00975AAD" w:rsidRDefault="00F96702" w:rsidP="00975AA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val="fr-FR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16. 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Viết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số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quy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tròn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của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số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23456789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đến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hàng</w:t>
      </w:r>
      <w:r>
        <w:rPr>
          <w:rFonts w:ascii="Times New Roman" w:hAnsi="Times New Roman"/>
          <w:color w:val="000000"/>
          <w:sz w:val="24"/>
          <w:szCs w:val="24"/>
          <w:lang w:val="fr-FR"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fr-FR" w:eastAsia="en-US"/>
        </w:rPr>
        <w:t>nghìn.</w:t>
      </w:r>
    </w:p>
    <w:p w14:paraId="6FE7ABCF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75AAD">
        <w:rPr>
          <w:color w:val="000000"/>
          <w:lang w:val="fr-FR"/>
        </w:rPr>
        <w:t>23457.</w:t>
      </w:r>
      <w:r>
        <w:rPr>
          <w:b/>
          <w:color w:val="000000"/>
          <w:lang w:val="fr-FR"/>
        </w:rPr>
        <w:t xml:space="preserve"> </w:t>
      </w:r>
      <w:r>
        <w:rPr>
          <w:b/>
        </w:rPr>
        <w:tab/>
        <w:t>B.</w:t>
      </w:r>
      <w:r>
        <w:t xml:space="preserve"> </w:t>
      </w:r>
      <w:r w:rsidRPr="00975AAD">
        <w:rPr>
          <w:color w:val="000000"/>
          <w:lang w:val="fr-FR"/>
        </w:rPr>
        <w:t>23456</w:t>
      </w:r>
      <w:r>
        <w:rPr>
          <w:b/>
        </w:rPr>
        <w:tab/>
        <w:t>C.</w:t>
      </w:r>
      <w:r>
        <w:t xml:space="preserve"> </w:t>
      </w:r>
      <w:r w:rsidRPr="00975AAD">
        <w:rPr>
          <w:color w:val="000000"/>
          <w:lang w:val="fr-FR"/>
        </w:rPr>
        <w:t>23456000.</w:t>
      </w:r>
      <w:r>
        <w:rPr>
          <w:b/>
          <w:color w:val="000000"/>
          <w:lang w:val="fr-FR"/>
        </w:rPr>
        <w:t xml:space="preserve"> </w:t>
      </w:r>
      <w:r>
        <w:rPr>
          <w:b/>
        </w:rPr>
        <w:tab/>
        <w:t>D.</w:t>
      </w:r>
      <w:r>
        <w:t xml:space="preserve"> </w:t>
      </w:r>
      <w:r w:rsidRPr="00975AAD">
        <w:rPr>
          <w:color w:val="000000"/>
          <w:lang w:val="fr-FR"/>
        </w:rPr>
        <w:t>23457000.</w:t>
      </w:r>
      <w:r>
        <w:rPr>
          <w:b/>
          <w:color w:val="000000"/>
          <w:lang w:val="fr-FR"/>
        </w:rPr>
        <w:t xml:space="preserve"> </w:t>
      </w:r>
    </w:p>
    <w:p w14:paraId="25B71259" w14:textId="14C77EC6" w:rsidR="008B05C1" w:rsidRPr="00975AAD" w:rsidRDefault="00F96702" w:rsidP="00975AAD">
      <w:pPr>
        <w:pStyle w:val="Normal0"/>
        <w:spacing w:before="60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17.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Miền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nghiệm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được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bởi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hình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bên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(phần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ko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bị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gạch),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kể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cả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đường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thẳng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29" w:dyaOrig="288" w14:anchorId="1DF0B836">
          <v:shape id="_x0000_i1100" type="#_x0000_t75" style="width:11.4pt;height:14.4pt" o:ole="">
            <v:imagedata r:id="rId153" o:title=""/>
          </v:shape>
          <o:OLEObject Type="Embed" ProgID="Equation.DSMT4" ShapeID="_x0000_i1100" DrawAspect="Content" ObjectID="_1795966273" r:id="rId154"/>
        </w:objec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là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miền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nghiệm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bất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phương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trình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nào?</w:t>
      </w:r>
    </w:p>
    <w:p w14:paraId="7B479467" w14:textId="4E624117" w:rsidR="00FA49CD" w:rsidRPr="00975AAD" w:rsidRDefault="00A00FB2" w:rsidP="00975AAD">
      <w:pPr>
        <w:pStyle w:val="Normal0"/>
        <w:spacing w:before="60"/>
        <w:jc w:val="center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vi-VN" w:eastAsia="vi-VN"/>
        </w:rPr>
        <w:pict w14:anchorId="36D7C2A3">
          <v:shape id="Picture 61" o:spid="_x0000_i1101" type="#_x0000_t75" style="width:145.2pt;height:130.8pt;mso-wrap-distance-left:0;mso-wrap-distance-top:0;mso-wrap-distance-right:0;mso-wrap-distance-bottom:0">
            <v:imagedata r:id="rId155" o:title=""/>
          </v:shape>
        </w:pict>
      </w:r>
    </w:p>
    <w:p w14:paraId="04153CD7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/>
          <w:color w:val="000000"/>
          <w:position w:val="-10"/>
        </w:rPr>
        <w:object w:dxaOrig="1326" w:dyaOrig="314" w14:anchorId="0E52CAF3">
          <v:shape id="_x0000_i1102" type="#_x0000_t75" style="width:66.6pt;height:15.6pt" o:ole="">
            <v:imagedata r:id="rId156" o:title=""/>
          </v:shape>
          <o:OLEObject Type="Embed" ProgID="Equation.DSMT4" ShapeID="_x0000_i1102" DrawAspect="Content" ObjectID="_1795966274" r:id="rId157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/>
          <w:color w:val="000000"/>
          <w:position w:val="-10"/>
        </w:rPr>
        <w:object w:dxaOrig="1326" w:dyaOrig="314" w14:anchorId="194076B0">
          <v:shape id="_x0000_i1103" type="#_x0000_t75" style="width:66.6pt;height:15.6pt" o:ole="">
            <v:imagedata r:id="rId158" o:title=""/>
          </v:shape>
          <o:OLEObject Type="Embed" ProgID="Equation.DSMT4" ShapeID="_x0000_i1103" DrawAspect="Content" ObjectID="_1795966275" r:id="rId159"/>
        </w:object>
      </w:r>
      <w:r w:rsidRPr="00975AAD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/>
          <w:color w:val="000000"/>
          <w:position w:val="-10"/>
        </w:rPr>
        <w:object w:dxaOrig="1326" w:dyaOrig="314" w14:anchorId="5916106F">
          <v:shape id="_x0000_i1104" type="#_x0000_t75" style="width:66.6pt;height:15.6pt" o:ole="">
            <v:imagedata r:id="rId160" o:title=""/>
          </v:shape>
          <o:OLEObject Type="Embed" ProgID="Equation.DSMT4" ShapeID="_x0000_i1104" DrawAspect="Content" ObjectID="_1795966276" r:id="rId161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/>
          <w:color w:val="000000"/>
          <w:position w:val="-10"/>
        </w:rPr>
        <w:object w:dxaOrig="1326" w:dyaOrig="314" w14:anchorId="3E814BA4">
          <v:shape id="_x0000_i1105" type="#_x0000_t75" style="width:66.6pt;height:15.6pt" o:ole="">
            <v:imagedata r:id="rId162" o:title=""/>
          </v:shape>
          <o:OLEObject Type="Embed" ProgID="Equation.DSMT4" ShapeID="_x0000_i1105" DrawAspect="Content" ObjectID="_1795966277" r:id="rId163"/>
        </w:object>
      </w:r>
      <w:r w:rsidRPr="00975AAD">
        <w:rPr>
          <w:color w:val="000000"/>
        </w:rPr>
        <w:t>.</w:t>
      </w:r>
      <w:r>
        <w:rPr>
          <w:b/>
          <w:color w:val="000000"/>
        </w:rPr>
        <w:t xml:space="preserve"> </w:t>
      </w:r>
    </w:p>
    <w:p w14:paraId="3DCBBCAD" w14:textId="2207AC60" w:rsidR="00CC6379" w:rsidRPr="00975AAD" w:rsidRDefault="00F96702" w:rsidP="00975AAD">
      <w:pPr>
        <w:pStyle w:val="Normal0"/>
        <w:spacing w:before="60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18.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Số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học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sinh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nghỉ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học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trong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6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ngày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được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thống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kê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bởi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bảng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số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liệu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1456"/>
        <w:gridCol w:w="1456"/>
        <w:gridCol w:w="1456"/>
        <w:gridCol w:w="1456"/>
        <w:gridCol w:w="1457"/>
        <w:gridCol w:w="1457"/>
      </w:tblGrid>
      <w:tr w:rsidR="00081C6E" w14:paraId="07FB17B3" w14:textId="77777777"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121802" w14:textId="77777777" w:rsidR="00EB5F49" w:rsidRPr="00975AAD" w:rsidRDefault="00F96702" w:rsidP="00975AAD">
            <w:pPr>
              <w:pStyle w:val="Normal0"/>
              <w:ind w:left="25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Thứ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2FD26D" w14:textId="77777777" w:rsidR="00EB5F49" w:rsidRPr="00975AAD" w:rsidRDefault="00F96702" w:rsidP="00975AAD">
            <w:pPr>
              <w:pStyle w:val="Normal0"/>
              <w:ind w:left="25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Hai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A8874C" w14:textId="77777777" w:rsidR="00EB5F49" w:rsidRPr="00975AAD" w:rsidRDefault="00F96702" w:rsidP="00975AAD">
            <w:pPr>
              <w:pStyle w:val="Normal0"/>
              <w:ind w:left="25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Ba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5B5770" w14:textId="77777777" w:rsidR="00EB5F49" w:rsidRPr="00975AAD" w:rsidRDefault="00F96702" w:rsidP="00975AAD">
            <w:pPr>
              <w:pStyle w:val="Normal0"/>
              <w:ind w:left="25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Tư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361B97" w14:textId="77777777" w:rsidR="00EB5F49" w:rsidRPr="00975AAD" w:rsidRDefault="00F96702" w:rsidP="00975AAD">
            <w:pPr>
              <w:pStyle w:val="Normal0"/>
              <w:ind w:left="25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Năm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CD104E" w14:textId="77777777" w:rsidR="00EB5F49" w:rsidRPr="00975AAD" w:rsidRDefault="00F96702" w:rsidP="00975AAD">
            <w:pPr>
              <w:pStyle w:val="Normal0"/>
              <w:ind w:left="25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Sáu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F73D64" w14:textId="77777777" w:rsidR="00EB5F49" w:rsidRPr="00975AAD" w:rsidRDefault="00F96702" w:rsidP="00975AAD">
            <w:pPr>
              <w:pStyle w:val="Normal0"/>
              <w:ind w:left="25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Bảy</w:t>
            </w:r>
          </w:p>
        </w:tc>
      </w:tr>
      <w:tr w:rsidR="00081C6E" w14:paraId="2652DA26" w14:textId="77777777"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C8EFF7" w14:textId="77777777" w:rsidR="00EB5F49" w:rsidRPr="00975AAD" w:rsidRDefault="00F96702" w:rsidP="00B70D5C">
            <w:pPr>
              <w:pStyle w:val="Normal0"/>
              <w:ind w:left="25" w:hanging="72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Số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hoc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sinh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AAAA94" w14:textId="77777777" w:rsidR="00EB5F49" w:rsidRPr="00975AAD" w:rsidRDefault="00F96702" w:rsidP="00975AAD">
            <w:pPr>
              <w:pStyle w:val="Normal0"/>
              <w:ind w:left="25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5EAD0F" w14:textId="77777777" w:rsidR="00EB5F49" w:rsidRPr="00975AAD" w:rsidRDefault="00F96702" w:rsidP="00975AAD">
            <w:pPr>
              <w:pStyle w:val="Normal0"/>
              <w:ind w:left="25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21E242" w14:textId="77777777" w:rsidR="00EB5F49" w:rsidRPr="00975AAD" w:rsidRDefault="00F96702" w:rsidP="00975AAD">
            <w:pPr>
              <w:pStyle w:val="Normal0"/>
              <w:ind w:left="25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F1AE3B" w14:textId="77777777" w:rsidR="00EB5F49" w:rsidRPr="00975AAD" w:rsidRDefault="00F96702" w:rsidP="00975AAD">
            <w:pPr>
              <w:pStyle w:val="Normal0"/>
              <w:ind w:left="25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B5E661" w14:textId="77777777" w:rsidR="00EB5F49" w:rsidRPr="00975AAD" w:rsidRDefault="00F96702" w:rsidP="00975AAD">
            <w:pPr>
              <w:pStyle w:val="Normal0"/>
              <w:ind w:left="25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53BBA8" w14:textId="77777777" w:rsidR="00EB5F49" w:rsidRPr="00975AAD" w:rsidRDefault="00F96702" w:rsidP="00975AAD">
            <w:pPr>
              <w:pStyle w:val="Normal0"/>
              <w:ind w:left="25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</w:tbl>
    <w:p w14:paraId="5387AD89" w14:textId="77777777" w:rsidR="00FA49CD" w:rsidRPr="00975AAD" w:rsidRDefault="00F96702" w:rsidP="00975AAD">
      <w:pPr>
        <w:pStyle w:val="Normal0"/>
        <w:spacing w:before="60"/>
        <w:ind w:firstLine="280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Khoảng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biến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thiên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mẫu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số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liệu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này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là</w:t>
      </w:r>
    </w:p>
    <w:p w14:paraId="1719306C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75AAD">
        <w:rPr>
          <w:color w:val="000000"/>
        </w:rPr>
        <w:t>11.</w:t>
      </w:r>
      <w:r>
        <w:rPr>
          <w:b/>
        </w:rPr>
        <w:tab/>
        <w:t>B.</w:t>
      </w:r>
      <w:r>
        <w:t xml:space="preserve"> </w:t>
      </w:r>
      <w:r w:rsidRPr="00975AAD">
        <w:rPr>
          <w:color w:val="000000"/>
        </w:rPr>
        <w:t>3.</w:t>
      </w:r>
      <w:r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 w:rsidRPr="00975AAD">
        <w:rPr>
          <w:color w:val="000000"/>
        </w:rPr>
        <w:t>5.</w:t>
      </w:r>
      <w:r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 w:rsidRPr="00975AAD">
        <w:rPr>
          <w:color w:val="000000"/>
        </w:rPr>
        <w:t>14.</w:t>
      </w:r>
      <w:r>
        <w:rPr>
          <w:b/>
          <w:color w:val="000000"/>
        </w:rPr>
        <w:t xml:space="preserve"> </w:t>
      </w:r>
    </w:p>
    <w:p w14:paraId="3C6355EF" w14:textId="4457257B" w:rsidR="00FA49CD" w:rsidRPr="00975AAD" w:rsidRDefault="00F96702" w:rsidP="00975AA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val="nl-NL" w:eastAsia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19. </w:t>
      </w:r>
      <w:r w:rsidRPr="00975AAD">
        <w:rPr>
          <w:rFonts w:ascii="Times New Roman" w:hAnsi="Times New Roman"/>
          <w:color w:val="000000"/>
          <w:sz w:val="24"/>
          <w:szCs w:val="24"/>
          <w:lang w:val="nl-NL" w:eastAsia="vi-VN"/>
        </w:rPr>
        <w:t>Cho</w:t>
      </w:r>
      <w:r>
        <w:rPr>
          <w:rFonts w:ascii="Times New Roman" w:hAnsi="Times New Roman"/>
          <w:color w:val="000000"/>
          <w:sz w:val="24"/>
          <w:szCs w:val="24"/>
          <w:lang w:val="nl-NL" w:eastAsia="vi-VN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nl-NL" w:eastAsia="vi-VN"/>
        </w:rPr>
        <w:t>mệnh</w:t>
      </w:r>
      <w:r>
        <w:rPr>
          <w:rFonts w:ascii="Times New Roman" w:hAnsi="Times New Roman"/>
          <w:color w:val="000000"/>
          <w:sz w:val="24"/>
          <w:szCs w:val="24"/>
          <w:lang w:val="nl-NL" w:eastAsia="vi-VN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nl-NL" w:eastAsia="vi-VN"/>
        </w:rPr>
        <w:t>đề:</w:t>
      </w:r>
      <w:r>
        <w:rPr>
          <w:rFonts w:ascii="Times New Roman" w:hAnsi="Times New Roman"/>
          <w:color w:val="000000"/>
          <w:sz w:val="24"/>
          <w:szCs w:val="24"/>
          <w:lang w:val="nl-NL" w:eastAsia="vi-VN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  <w:lang w:val="nl-NL" w:eastAsia="vi-VN"/>
        </w:rPr>
        <w:object w:dxaOrig="2416" w:dyaOrig="371" w14:anchorId="013F99D7">
          <v:shape id="_x0000_i1106" type="#_x0000_t75" style="width:120.6pt;height:18.6pt" o:ole="">
            <v:imagedata r:id="rId164" o:title=""/>
          </v:shape>
          <o:OLEObject Type="Embed" ProgID="Equation.DSMT4" ShapeID="_x0000_i1106" DrawAspect="Content" ObjectID="_1795966278" r:id="rId165"/>
        </w:object>
      </w:r>
      <w:r w:rsidRPr="00975AAD">
        <w:rPr>
          <w:rFonts w:ascii="Times New Roman" w:hAnsi="Times New Roman"/>
          <w:color w:val="000000"/>
          <w:sz w:val="24"/>
          <w:szCs w:val="24"/>
          <w:lang w:val="nl-NL" w:eastAsia="vi-VN"/>
        </w:rPr>
        <w:t>.</w:t>
      </w:r>
      <w:r>
        <w:rPr>
          <w:rFonts w:ascii="Times New Roman" w:hAnsi="Times New Roman"/>
          <w:color w:val="000000"/>
          <w:sz w:val="24"/>
          <w:szCs w:val="24"/>
          <w:lang w:val="nl-NL" w:eastAsia="vi-VN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nl-NL" w:eastAsia="vi-VN"/>
        </w:rPr>
        <w:t>Mệnh</w:t>
      </w:r>
      <w:r>
        <w:rPr>
          <w:rFonts w:ascii="Times New Roman" w:hAnsi="Times New Roman"/>
          <w:color w:val="000000"/>
          <w:sz w:val="24"/>
          <w:szCs w:val="24"/>
          <w:lang w:val="nl-NL" w:eastAsia="vi-VN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nl-NL" w:eastAsia="vi-VN"/>
        </w:rPr>
        <w:t>đề</w:t>
      </w:r>
      <w:r>
        <w:rPr>
          <w:rFonts w:ascii="Times New Roman" w:hAnsi="Times New Roman"/>
          <w:color w:val="000000"/>
          <w:sz w:val="24"/>
          <w:szCs w:val="24"/>
          <w:lang w:val="nl-NL" w:eastAsia="vi-VN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nl-NL" w:eastAsia="vi-VN"/>
        </w:rPr>
        <w:t>phủ</w:t>
      </w:r>
      <w:r>
        <w:rPr>
          <w:rFonts w:ascii="Times New Roman" w:hAnsi="Times New Roman"/>
          <w:color w:val="000000"/>
          <w:sz w:val="24"/>
          <w:szCs w:val="24"/>
          <w:lang w:val="nl-NL" w:eastAsia="vi-VN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nl-NL" w:eastAsia="vi-VN"/>
        </w:rPr>
        <w:t>định</w:t>
      </w:r>
      <w:r>
        <w:rPr>
          <w:rFonts w:ascii="Times New Roman" w:hAnsi="Times New Roman"/>
          <w:color w:val="000000"/>
          <w:sz w:val="24"/>
          <w:szCs w:val="24"/>
          <w:lang w:val="nl-NL" w:eastAsia="vi-VN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val="nl-NL" w:eastAsia="vi-VN"/>
        </w:rPr>
        <w:t>là</w:t>
      </w:r>
    </w:p>
    <w:p w14:paraId="49E47C3A" w14:textId="094A65BB" w:rsidR="00A77B3E" w:rsidRDefault="00F96702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position w:val="-10"/>
          <w:lang w:val="nl-NL" w:eastAsia="vi-VN"/>
        </w:rPr>
        <w:object w:dxaOrig="2420" w:dyaOrig="371" w14:anchorId="7FFD769D">
          <v:shape id="_x0000_i1107" type="#_x0000_t75" style="width:121.2pt;height:18.6pt" o:ole="">
            <v:imagedata r:id="rId166" o:title=""/>
          </v:shape>
          <o:OLEObject Type="Embed" ProgID="Equation.DSMT4" ShapeID="_x0000_i1107" DrawAspect="Content" ObjectID="_1795966279" r:id="rId167"/>
        </w:object>
      </w:r>
      <w:r w:rsidRPr="00975AAD">
        <w:rPr>
          <w:color w:val="000000"/>
          <w:lang w:val="nl-NL" w:eastAsia="vi-VN"/>
        </w:rPr>
        <w:t>.</w:t>
      </w:r>
      <w:r>
        <w:rPr>
          <w:b/>
        </w:rPr>
        <w:tab/>
        <w:t>B.</w:t>
      </w:r>
      <w:r>
        <w:t xml:space="preserve"> </w:t>
      </w:r>
      <w:r w:rsidR="00D1377D">
        <w:rPr>
          <w:rFonts w:eastAsia="Calibri"/>
          <w:color w:val="000000"/>
          <w:position w:val="-10"/>
          <w:lang w:val="nl-NL" w:eastAsia="vi-VN"/>
        </w:rPr>
        <w:object w:dxaOrig="2439" w:dyaOrig="360" w14:anchorId="39BC5701">
          <v:shape id="_x0000_i1108" type="#_x0000_t75" style="width:121.8pt;height:18pt" o:ole="">
            <v:imagedata r:id="rId168" o:title=""/>
          </v:shape>
          <o:OLEObject Type="Embed" ProgID="Equation.DSMT4" ShapeID="_x0000_i1108" DrawAspect="Content" ObjectID="_1795966280" r:id="rId169"/>
        </w:object>
      </w:r>
      <w:r w:rsidRPr="00975AAD">
        <w:rPr>
          <w:color w:val="000000"/>
          <w:lang w:val="nl-NL" w:eastAsia="vi-VN"/>
        </w:rPr>
        <w:t>.</w:t>
      </w:r>
    </w:p>
    <w:p w14:paraId="5D7EA512" w14:textId="77777777" w:rsidR="00A77B3E" w:rsidRDefault="00F96702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10"/>
          <w:lang w:val="nl-NL" w:eastAsia="vi-VN"/>
        </w:rPr>
        <w:object w:dxaOrig="2420" w:dyaOrig="371" w14:anchorId="09628B05">
          <v:shape id="_x0000_i1109" type="#_x0000_t75" style="width:121.2pt;height:18.6pt" o:ole="">
            <v:imagedata r:id="rId170" o:title=""/>
          </v:shape>
          <o:OLEObject Type="Embed" ProgID="Equation.DSMT4" ShapeID="_x0000_i1109" DrawAspect="Content" ObjectID="_1795966281" r:id="rId171"/>
        </w:object>
      </w:r>
      <w:r w:rsidRPr="00975AAD">
        <w:rPr>
          <w:color w:val="000000"/>
          <w:lang w:val="nl-NL" w:eastAsia="vi-VN"/>
        </w:rPr>
        <w:t>.</w:t>
      </w:r>
      <w:r>
        <w:rPr>
          <w:b/>
          <w:color w:val="000000"/>
          <w:lang w:val="nl-NL" w:eastAsia="vi-VN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10"/>
          <w:lang w:val="nl-NL" w:eastAsia="vi-VN"/>
        </w:rPr>
        <w:object w:dxaOrig="2460" w:dyaOrig="371" w14:anchorId="247C0780">
          <v:shape id="_x0000_i1110" type="#_x0000_t75" style="width:123pt;height:18.6pt" o:ole="">
            <v:imagedata r:id="rId172" o:title=""/>
          </v:shape>
          <o:OLEObject Type="Embed" ProgID="Equation.DSMT4" ShapeID="_x0000_i1110" DrawAspect="Content" ObjectID="_1795966282" r:id="rId173"/>
        </w:object>
      </w:r>
      <w:r w:rsidRPr="00975AAD">
        <w:rPr>
          <w:color w:val="000000"/>
          <w:lang w:val="nl-NL" w:eastAsia="vi-VN"/>
        </w:rPr>
        <w:t>.</w:t>
      </w:r>
      <w:r>
        <w:rPr>
          <w:b/>
          <w:color w:val="000000"/>
          <w:lang w:val="nl-NL" w:eastAsia="vi-VN"/>
        </w:rPr>
        <w:t xml:space="preserve"> </w:t>
      </w:r>
    </w:p>
    <w:p w14:paraId="5E8F81DF" w14:textId="5E45B852" w:rsidR="00D85362" w:rsidRPr="00975AAD" w:rsidRDefault="00F96702" w:rsidP="00975AAD">
      <w:pPr>
        <w:pStyle w:val="Normal0"/>
        <w:spacing w:before="60"/>
        <w:rPr>
          <w:rFonts w:ascii="Times New Roman" w:hAnsi="Times New Roman"/>
          <w:bCs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20. </w:t>
      </w:r>
      <w:r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Thống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kê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điểm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Toán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giữa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kì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một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nhóm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gồm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12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học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sinh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người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ta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thu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được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thu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được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mẫu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số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liệu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sau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bCs/>
          <w:color w:val="000000"/>
          <w:sz w:val="24"/>
          <w:szCs w:val="24"/>
          <w:lang w:eastAsia="en-US"/>
        </w:rPr>
        <w:t>đây:</w:t>
      </w:r>
    </w:p>
    <w:tbl>
      <w:tblPr>
        <w:tblW w:w="0" w:type="auto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808"/>
        <w:gridCol w:w="809"/>
        <w:gridCol w:w="809"/>
        <w:gridCol w:w="809"/>
        <w:gridCol w:w="810"/>
        <w:gridCol w:w="810"/>
        <w:gridCol w:w="810"/>
        <w:gridCol w:w="810"/>
        <w:gridCol w:w="810"/>
        <w:gridCol w:w="810"/>
        <w:gridCol w:w="810"/>
      </w:tblGrid>
      <w:tr w:rsidR="00081C6E" w14:paraId="6533F520" w14:textId="777777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2763C27" w14:textId="77777777" w:rsidR="00032400" w:rsidRPr="00975AAD" w:rsidRDefault="00F96702" w:rsidP="00B96276">
            <w:pPr>
              <w:pStyle w:val="Normal0"/>
              <w:ind w:left="25" w:hanging="72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EE6C79" w14:textId="77777777" w:rsidR="00032400" w:rsidRPr="00975AAD" w:rsidRDefault="00F96702" w:rsidP="00B96276">
            <w:pPr>
              <w:pStyle w:val="Normal0"/>
              <w:ind w:left="25" w:hanging="72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C442A8" w14:textId="77777777" w:rsidR="00032400" w:rsidRPr="00975AAD" w:rsidRDefault="00F96702" w:rsidP="00B96276">
            <w:pPr>
              <w:pStyle w:val="Normal0"/>
              <w:ind w:left="25" w:hanging="72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3E2C08" w14:textId="77777777" w:rsidR="00032400" w:rsidRPr="00975AAD" w:rsidRDefault="00F96702" w:rsidP="00B96276">
            <w:pPr>
              <w:pStyle w:val="Normal0"/>
              <w:ind w:left="25" w:hanging="72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2BF245" w14:textId="77777777" w:rsidR="00032400" w:rsidRPr="00975AAD" w:rsidRDefault="00F96702" w:rsidP="00B96276">
            <w:pPr>
              <w:pStyle w:val="Normal0"/>
              <w:ind w:left="25" w:hanging="72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F9FFDB" w14:textId="77777777" w:rsidR="00032400" w:rsidRPr="00975AAD" w:rsidRDefault="00F96702" w:rsidP="00B96276">
            <w:pPr>
              <w:pStyle w:val="Normal0"/>
              <w:ind w:left="25" w:hanging="72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2D956A4" w14:textId="77777777" w:rsidR="00032400" w:rsidRPr="00975AAD" w:rsidRDefault="00F96702" w:rsidP="00B96276">
            <w:pPr>
              <w:pStyle w:val="Normal0"/>
              <w:ind w:left="25" w:hanging="72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DDA281" w14:textId="77777777" w:rsidR="00032400" w:rsidRPr="00975AAD" w:rsidRDefault="00F96702" w:rsidP="00B96276">
            <w:pPr>
              <w:pStyle w:val="Normal0"/>
              <w:ind w:left="25" w:hanging="72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FAFE8EE" w14:textId="77777777" w:rsidR="00032400" w:rsidRPr="00975AAD" w:rsidRDefault="00F96702" w:rsidP="00B96276">
            <w:pPr>
              <w:pStyle w:val="Normal0"/>
              <w:ind w:left="25" w:hanging="72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87E9E6" w14:textId="77777777" w:rsidR="00032400" w:rsidRPr="00975AAD" w:rsidRDefault="00F96702" w:rsidP="00B96276">
            <w:pPr>
              <w:pStyle w:val="Normal0"/>
              <w:ind w:left="25" w:hanging="72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24E4B5" w14:textId="77777777" w:rsidR="00032400" w:rsidRPr="00975AAD" w:rsidRDefault="00F96702" w:rsidP="00B96276">
            <w:pPr>
              <w:pStyle w:val="Normal0"/>
              <w:ind w:left="25" w:hanging="72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66F0E3" w14:textId="77777777" w:rsidR="00032400" w:rsidRPr="00975AAD" w:rsidRDefault="00F96702" w:rsidP="00B96276">
            <w:pPr>
              <w:pStyle w:val="Normal0"/>
              <w:ind w:left="25" w:hanging="72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75A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</w:tbl>
    <w:p w14:paraId="154FC377" w14:textId="77777777" w:rsidR="00FA49CD" w:rsidRPr="00975AAD" w:rsidRDefault="00F96702" w:rsidP="00975AAD">
      <w:pPr>
        <w:pStyle w:val="Normal0"/>
        <w:spacing w:before="60"/>
        <w:ind w:firstLine="280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Có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bao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nhiêu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giá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trị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khác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nhau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trong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mẫu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số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liệu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trên?</w:t>
      </w:r>
    </w:p>
    <w:p w14:paraId="300A6E52" w14:textId="77777777" w:rsidR="00A77B3E" w:rsidRDefault="00F96702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75AAD">
        <w:rPr>
          <w:color w:val="000000"/>
        </w:rPr>
        <w:t>7.</w:t>
      </w:r>
      <w:r>
        <w:rPr>
          <w:b/>
        </w:rPr>
        <w:tab/>
        <w:t>B.</w:t>
      </w:r>
      <w:r>
        <w:t xml:space="preserve"> </w:t>
      </w:r>
      <w:r w:rsidRPr="00975AAD">
        <w:rPr>
          <w:color w:val="000000"/>
        </w:rPr>
        <w:t>8.</w:t>
      </w:r>
      <w:r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 w:rsidRPr="00975AAD">
        <w:rPr>
          <w:color w:val="000000"/>
        </w:rPr>
        <w:t>6.</w:t>
      </w:r>
      <w:r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 w:rsidRPr="00975AAD">
        <w:rPr>
          <w:color w:val="000000"/>
        </w:rPr>
        <w:t>12.</w:t>
      </w:r>
      <w:r>
        <w:rPr>
          <w:b/>
          <w:bCs/>
          <w:color w:val="000000"/>
        </w:rPr>
        <w:t xml:space="preserve"> </w:t>
      </w:r>
    </w:p>
    <w:p w14:paraId="1B36FB36" w14:textId="77777777" w:rsidR="000F0E16" w:rsidRPr="00975AAD" w:rsidRDefault="00A00FB2" w:rsidP="00975AAD">
      <w:pPr>
        <w:pStyle w:val="Normal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</w:p>
    <w:p w14:paraId="274FFBAB" w14:textId="2A3DF09E" w:rsidR="00EA31DC" w:rsidRPr="00975AAD" w:rsidRDefault="00F96702" w:rsidP="00975AAD">
      <w:pPr>
        <w:pStyle w:val="Normal0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PHẦN II. </w:t>
      </w:r>
      <w:r w:rsidR="003D170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(2 điểm)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Câu </w:t>
      </w:r>
      <w:r w:rsidRPr="00975A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>trắc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>nghiệm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>đúng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US"/>
        </w:rPr>
        <w:t>sai.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Học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sinh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trả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lời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từ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câu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đến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câu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2.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Trong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mỗi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ý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="00D600B1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a)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="00D600B1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b)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="00D600B1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c)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="003D1706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d)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ở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mỗi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câu,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thí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sinh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chọn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đúng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hoặc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sai.</w:t>
      </w:r>
    </w:p>
    <w:p w14:paraId="427699AD" w14:textId="51BCA467" w:rsidR="00CC056A" w:rsidRPr="00975AAD" w:rsidRDefault="00F96702" w:rsidP="00975AAD">
      <w:pPr>
        <w:pStyle w:val="Normal0"/>
        <w:spacing w:before="60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r w:rsidR="003D1706">
        <w:rPr>
          <w:rFonts w:ascii="Times New Roman" w:eastAsia="Times New Roman" w:hAnsi="Times New Roman"/>
          <w:b/>
          <w:sz w:val="24"/>
          <w:szCs w:val="26"/>
        </w:rPr>
        <w:t xml:space="preserve"> 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1.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Trong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mặt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phẳng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tọa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độ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92" w:dyaOrig="314" w14:anchorId="45387452">
          <v:shape id="_x0000_i1111" type="#_x0000_t75" style="width:24.6pt;height:15.6pt" o:ole="">
            <v:imagedata r:id="rId174" o:title=""/>
          </v:shape>
          <o:OLEObject Type="Embed" ProgID="Equation.DSMT4" ShapeID="_x0000_i1111" DrawAspect="Content" ObjectID="_1795966283" r:id="rId175"/>
        </w:objec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tam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giác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576" w:dyaOrig="288" w14:anchorId="21D337D2">
          <v:shape id="_x0000_i1112" type="#_x0000_t75" style="width:28.8pt;height:14.4pt" o:ole="">
            <v:imagedata r:id="rId176" o:title=""/>
          </v:shape>
          <o:OLEObject Type="Embed" ProgID="Equation.DSMT4" ShapeID="_x0000_i1112" DrawAspect="Content" ObjectID="_1795966284" r:id="rId177"/>
        </w:objec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có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các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đỉnh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thỏa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mãn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3460" w:dyaOrig="372" w14:anchorId="3F113873">
          <v:shape id="_x0000_i1113" type="#_x0000_t75" style="width:172.8pt;height:18.6pt" o:ole="">
            <v:imagedata r:id="rId178" o:title=""/>
          </v:shape>
          <o:OLEObject Type="Embed" ProgID="Equation.DSMT4" ShapeID="_x0000_i1113" DrawAspect="Content" ObjectID="_1795966285" r:id="rId179"/>
        </w:objec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Các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mệnh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đề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đúng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hay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sai?</w:t>
      </w:r>
    </w:p>
    <w:p w14:paraId="5AF2516C" w14:textId="4D76A7CB" w:rsidR="00A77B3E" w:rsidRDefault="003D1706">
      <w:pPr>
        <w:spacing w:before="60"/>
        <w:ind w:left="292" w:hanging="292"/>
      </w:pPr>
      <w:r>
        <w:rPr>
          <w:b/>
        </w:rPr>
        <w:t>a)</w:t>
      </w:r>
      <w:r w:rsidR="00F96702">
        <w:rPr>
          <w:rFonts w:eastAsia="Calibri"/>
          <w:color w:val="000000"/>
          <w:position w:val="-10"/>
        </w:rPr>
        <w:object w:dxaOrig="2400" w:dyaOrig="314" w14:anchorId="12AF605B">
          <v:shape id="_x0000_i1114" type="#_x0000_t75" style="width:120pt;height:15.6pt" o:ole="">
            <v:imagedata r:id="rId180" o:title=""/>
          </v:shape>
          <o:OLEObject Type="Embed" ProgID="Equation.DSMT4" ShapeID="_x0000_i1114" DrawAspect="Content" ObjectID="_1795966286" r:id="rId181"/>
        </w:object>
      </w:r>
      <w:r w:rsidR="00F96702" w:rsidRPr="00975AAD">
        <w:rPr>
          <w:color w:val="000000"/>
        </w:rPr>
        <w:t>.</w:t>
      </w:r>
      <w:r w:rsidR="00F96702">
        <w:rPr>
          <w:color w:val="000000"/>
        </w:rPr>
        <w:t xml:space="preserve"> </w:t>
      </w:r>
    </w:p>
    <w:p w14:paraId="1D2A7254" w14:textId="654663F0" w:rsidR="00A77B3E" w:rsidRDefault="003D1706">
      <w:pPr>
        <w:spacing w:before="60"/>
        <w:ind w:left="292" w:hanging="292"/>
      </w:pPr>
      <w:r>
        <w:rPr>
          <w:b/>
        </w:rPr>
        <w:t xml:space="preserve">b) </w:t>
      </w:r>
      <w:r w:rsidR="00F96702" w:rsidRPr="00975AAD">
        <w:rPr>
          <w:color w:val="000000"/>
        </w:rPr>
        <w:t>Nếu</w:t>
      </w:r>
      <w:r w:rsidR="00F96702">
        <w:rPr>
          <w:color w:val="000000"/>
        </w:rPr>
        <w:t xml:space="preserve"> </w:t>
      </w:r>
      <w:r w:rsidR="00F96702">
        <w:rPr>
          <w:rFonts w:eastAsia="Calibri"/>
          <w:color w:val="000000"/>
          <w:position w:val="-6"/>
        </w:rPr>
        <w:object w:dxaOrig="720" w:dyaOrig="288" w14:anchorId="6D104EF5">
          <v:shape id="_x0000_i1115" type="#_x0000_t75" style="width:36pt;height:14.4pt" o:ole="">
            <v:imagedata r:id="rId182" o:title=""/>
          </v:shape>
          <o:OLEObject Type="Embed" ProgID="Equation.DSMT4" ShapeID="_x0000_i1115" DrawAspect="Content" ObjectID="_1795966287" r:id="rId183"/>
        </w:objec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là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hình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bình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hành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thì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điểm</w:t>
      </w:r>
      <w:r w:rsidR="00F96702">
        <w:rPr>
          <w:color w:val="000000"/>
        </w:rPr>
        <w:t xml:space="preserve"> </w:t>
      </w:r>
      <w:r w:rsidR="00F96702" w:rsidRPr="00975AAD">
        <w:rPr>
          <w:i/>
          <w:iCs/>
          <w:color w:val="000000"/>
        </w:rPr>
        <w:t>D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có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tọa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độ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là</w:t>
      </w:r>
      <w:r w:rsidR="00F96702">
        <w:rPr>
          <w:color w:val="000000"/>
        </w:rPr>
        <w:t xml:space="preserve"> </w:t>
      </w:r>
      <w:r w:rsidR="00F96702">
        <w:rPr>
          <w:rFonts w:eastAsia="Calibri"/>
          <w:color w:val="000000"/>
          <w:position w:val="-10"/>
        </w:rPr>
        <w:object w:dxaOrig="850" w:dyaOrig="314" w14:anchorId="25B20D48">
          <v:shape id="_x0000_i1116" type="#_x0000_t75" style="width:42.6pt;height:15.6pt" o:ole="">
            <v:imagedata r:id="rId184" o:title=""/>
          </v:shape>
          <o:OLEObject Type="Embed" ProgID="Equation.DSMT4" ShapeID="_x0000_i1116" DrawAspect="Content" ObjectID="_1795966288" r:id="rId185"/>
        </w:object>
      </w:r>
      <w:r w:rsidR="00F96702" w:rsidRPr="00975AAD">
        <w:rPr>
          <w:color w:val="000000"/>
        </w:rPr>
        <w:t>.</w:t>
      </w:r>
      <w:r w:rsidR="00F96702">
        <w:rPr>
          <w:color w:val="000000"/>
        </w:rPr>
        <w:t xml:space="preserve"> </w:t>
      </w:r>
    </w:p>
    <w:p w14:paraId="0070CF0B" w14:textId="4123EC65" w:rsidR="00A77B3E" w:rsidRDefault="003D1706">
      <w:pPr>
        <w:spacing w:before="60"/>
        <w:ind w:left="292" w:hanging="292"/>
      </w:pPr>
      <w:r>
        <w:rPr>
          <w:b/>
        </w:rPr>
        <w:t xml:space="preserve">c) </w:t>
      </w:r>
      <w:r w:rsidR="00F96702">
        <w:rPr>
          <w:rFonts w:eastAsia="Calibri"/>
          <w:color w:val="000000"/>
          <w:position w:val="-14"/>
        </w:rPr>
        <w:object w:dxaOrig="1199" w:dyaOrig="420" w14:anchorId="3AB45BCC">
          <v:shape id="_x0000_i1117" type="#_x0000_t75" style="width:60pt;height:21pt" o:ole="">
            <v:imagedata r:id="rId186" o:title=""/>
          </v:shape>
          <o:OLEObject Type="Embed" ProgID="Equation.DSMT4" ShapeID="_x0000_i1117" DrawAspect="Content" ObjectID="_1795966289" r:id="rId187"/>
        </w:object>
      </w:r>
    </w:p>
    <w:p w14:paraId="02C39A43" w14:textId="495C3BD0" w:rsidR="00A77B3E" w:rsidRDefault="003D1706">
      <w:pPr>
        <w:spacing w:before="60"/>
        <w:ind w:left="292" w:hanging="292"/>
      </w:pPr>
      <w:r>
        <w:rPr>
          <w:b/>
        </w:rPr>
        <w:t xml:space="preserve">d) </w:t>
      </w:r>
      <w:r w:rsidR="00F96702">
        <w:rPr>
          <w:b/>
        </w:rPr>
        <w:t xml:space="preserve"> </w:t>
      </w:r>
      <w:r w:rsidR="00F96702" w:rsidRPr="00975AAD">
        <w:rPr>
          <w:color w:val="000000"/>
        </w:rPr>
        <w:t>Giả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sử</w:t>
      </w:r>
      <w:r w:rsidR="00F96702">
        <w:rPr>
          <w:color w:val="000000"/>
        </w:rPr>
        <w:t xml:space="preserve"> </w:t>
      </w:r>
      <w:r w:rsidR="00F96702">
        <w:rPr>
          <w:rFonts w:eastAsia="Calibri"/>
          <w:color w:val="000000"/>
          <w:position w:val="-14"/>
        </w:rPr>
        <w:object w:dxaOrig="876" w:dyaOrig="408" w14:anchorId="34327661">
          <v:shape id="_x0000_i1118" type="#_x0000_t75" style="width:43.8pt;height:20.4pt" o:ole="">
            <v:imagedata r:id="rId188" o:title=""/>
          </v:shape>
          <o:OLEObject Type="Embed" ProgID="Equation.DSMT4" ShapeID="_x0000_i1118" DrawAspect="Content" ObjectID="_1795966290" r:id="rId189"/>
        </w:objec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là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điểm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đối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xứng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của</w:t>
      </w:r>
      <w:r w:rsidR="00F96702">
        <w:rPr>
          <w:color w:val="000000"/>
        </w:rPr>
        <w:t xml:space="preserve"> </w:t>
      </w:r>
      <w:r w:rsidR="00F96702" w:rsidRPr="00975AAD">
        <w:rPr>
          <w:i/>
          <w:iCs/>
          <w:color w:val="000000"/>
        </w:rPr>
        <w:t>A</w:t>
      </w:r>
      <w:r w:rsidR="00F96702">
        <w:rPr>
          <w:i/>
          <w:iCs/>
          <w:color w:val="000000"/>
        </w:rPr>
        <w:t xml:space="preserve"> </w:t>
      </w:r>
      <w:r w:rsidR="00F96702" w:rsidRPr="00975AAD">
        <w:rPr>
          <w:color w:val="000000"/>
        </w:rPr>
        <w:t>qua</w:t>
      </w:r>
      <w:r w:rsidR="00F96702">
        <w:rPr>
          <w:color w:val="000000"/>
        </w:rPr>
        <w:t xml:space="preserve"> </w:t>
      </w:r>
      <w:r w:rsidR="00F96702" w:rsidRPr="00975AAD">
        <w:rPr>
          <w:i/>
          <w:iCs/>
          <w:color w:val="000000"/>
        </w:rPr>
        <w:t>B.</w:t>
      </w:r>
      <w:r w:rsidR="00F96702">
        <w:rPr>
          <w:i/>
          <w:iCs/>
          <w:color w:val="000000"/>
        </w:rPr>
        <w:t xml:space="preserve"> </w:t>
      </w:r>
      <w:r w:rsidR="00F96702" w:rsidRPr="00975AAD">
        <w:rPr>
          <w:color w:val="000000"/>
        </w:rPr>
        <w:t>Khi</w:t>
      </w:r>
      <w:r w:rsidR="00F96702">
        <w:rPr>
          <w:color w:val="000000"/>
        </w:rPr>
        <w:t xml:space="preserve"> </w:t>
      </w:r>
      <w:r w:rsidR="00F96702" w:rsidRPr="00975AAD">
        <w:rPr>
          <w:color w:val="000000"/>
        </w:rPr>
        <w:t>đó</w:t>
      </w:r>
      <w:r w:rsidR="00F96702">
        <w:rPr>
          <w:color w:val="000000"/>
        </w:rPr>
        <w:t xml:space="preserve"> </w:t>
      </w:r>
      <w:r w:rsidR="00F96702">
        <w:rPr>
          <w:rFonts w:eastAsia="Calibri"/>
          <w:color w:val="000000"/>
          <w:position w:val="-6"/>
        </w:rPr>
        <w:object w:dxaOrig="960" w:dyaOrig="277" w14:anchorId="0EF435D7">
          <v:shape id="_x0000_i1119" type="#_x0000_t75" style="width:48pt;height:13.8pt" o:ole="">
            <v:imagedata r:id="rId190" o:title=""/>
          </v:shape>
          <o:OLEObject Type="Embed" ProgID="Equation.DSMT4" ShapeID="_x0000_i1119" DrawAspect="Content" ObjectID="_1795966291" r:id="rId191"/>
        </w:object>
      </w:r>
      <w:r w:rsidR="00F96702" w:rsidRPr="00975AAD">
        <w:rPr>
          <w:color w:val="000000"/>
        </w:rPr>
        <w:t>.</w:t>
      </w:r>
    </w:p>
    <w:p w14:paraId="2501B7D6" w14:textId="726F852F" w:rsidR="00975AAD" w:rsidRDefault="00F96702" w:rsidP="00975AAD">
      <w:pPr>
        <w:pStyle w:val="Normal0"/>
        <w:spacing w:before="60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="00A00FB2">
        <w:rPr>
          <w:rFonts w:ascii="Times New Roman" w:hAnsi="Times New Roman"/>
          <w:noProof/>
          <w:color w:val="000000"/>
          <w:sz w:val="24"/>
        </w:rPr>
        <w:pict w14:anchorId="49C24156">
          <v:shape id="Picture 4" o:spid="_x0000_s1123" type="#_x0000_t75" style="position:absolute;margin-left:277.8pt;margin-top:23.35pt;width:219pt;height:97.5pt;z-index:-1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0 0 0 21268 21452 21268 21452 0">
            <v:imagedata r:id="rId192" o:title=""/>
            <w10:wrap type="tight"/>
          </v:shape>
        </w:pic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hình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chữ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nhật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878" w:dyaOrig="323" w14:anchorId="3C515DFA">
          <v:shape id="_x0000_i1120" type="#_x0000_t75" style="width:94.2pt;height:16.2pt" o:ole="">
            <v:imagedata r:id="rId193" o:title=""/>
          </v:shape>
          <o:OLEObject Type="Embed" ProgID="Equation.DSMT4" ShapeID="_x0000_i1120" DrawAspect="Content" ObjectID="_1795966292" r:id="rId194"/>
        </w:objec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và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779" w:dyaOrig="288" w14:anchorId="188F2294">
          <v:shape id="_x0000_i1121" type="#_x0000_t75" style="width:39pt;height:14.4pt" o:ole="">
            <v:imagedata r:id="rId195" o:title=""/>
          </v:shape>
          <o:OLEObject Type="Embed" ProgID="Equation.DSMT4" ShapeID="_x0000_i1121" DrawAspect="Content" ObjectID="_1795966293" r:id="rId196"/>
        </w:objec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O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là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giao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điểm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của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hai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đường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chéo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(tham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khảo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hình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vẽ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bên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  <w:t>dưới).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Các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mệnh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đề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sau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đúng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hay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975AAD">
        <w:rPr>
          <w:rFonts w:ascii="Times New Roman" w:hAnsi="Times New Roman"/>
          <w:color w:val="000000"/>
          <w:sz w:val="24"/>
          <w:szCs w:val="24"/>
          <w:lang w:eastAsia="en-US"/>
        </w:rPr>
        <w:t>sai?</w:t>
      </w:r>
    </w:p>
    <w:p w14:paraId="4DF65442" w14:textId="13045772" w:rsidR="00A77B3E" w:rsidRDefault="003D1706">
      <w:pPr>
        <w:spacing w:before="60"/>
        <w:ind w:left="292" w:hanging="292"/>
      </w:pPr>
      <w:r>
        <w:rPr>
          <w:b/>
        </w:rPr>
        <w:t xml:space="preserve">a) </w:t>
      </w:r>
      <w:r w:rsidR="00F96702">
        <w:rPr>
          <w:b/>
        </w:rPr>
        <w:t xml:space="preserve"> </w:t>
      </w:r>
      <w:r w:rsidR="00F96702">
        <w:rPr>
          <w:rFonts w:eastAsia="Calibri"/>
          <w:color w:val="000000"/>
          <w:position w:val="-6"/>
        </w:rPr>
        <w:object w:dxaOrig="1089" w:dyaOrig="347" w14:anchorId="462E4AAD">
          <v:shape id="_x0000_i1122" type="#_x0000_t75" style="width:54.6pt;height:17.4pt" o:ole="">
            <v:imagedata r:id="rId197" o:title=""/>
          </v:shape>
          <o:OLEObject Type="Embed" ProgID="Equation.DSMT4" ShapeID="_x0000_i1122" DrawAspect="Content" ObjectID="_1795966294" r:id="rId198"/>
        </w:object>
      </w:r>
    </w:p>
    <w:p w14:paraId="7E0B4C6A" w14:textId="0A7CD3B8" w:rsidR="00A77B3E" w:rsidRDefault="003D1706">
      <w:pPr>
        <w:spacing w:before="60"/>
        <w:ind w:left="292" w:hanging="292"/>
      </w:pPr>
      <w:r>
        <w:rPr>
          <w:b/>
        </w:rPr>
        <w:t xml:space="preserve">b) </w:t>
      </w:r>
      <w:r w:rsidR="00F96702">
        <w:rPr>
          <w:rFonts w:eastAsia="Calibri"/>
          <w:color w:val="000000"/>
          <w:position w:val="-6"/>
        </w:rPr>
        <w:object w:dxaOrig="2177" w:dyaOrig="313" w14:anchorId="78F3B08D">
          <v:shape id="_x0000_i1123" type="#_x0000_t75" style="width:108.6pt;height:15.6pt" o:ole="">
            <v:imagedata r:id="rId199" o:title=""/>
          </v:shape>
          <o:OLEObject Type="Embed" ProgID="Equation.DSMT4" ShapeID="_x0000_i1123" DrawAspect="Content" ObjectID="_1795966295" r:id="rId200"/>
        </w:object>
      </w:r>
    </w:p>
    <w:p w14:paraId="127F7E57" w14:textId="6B5F63B4" w:rsidR="00A77B3E" w:rsidRDefault="003D1706">
      <w:pPr>
        <w:spacing w:before="60"/>
        <w:ind w:left="292" w:hanging="292"/>
      </w:pPr>
      <w:r>
        <w:rPr>
          <w:b/>
        </w:rPr>
        <w:t xml:space="preserve">c) </w:t>
      </w:r>
      <w:r w:rsidR="00F96702">
        <w:rPr>
          <w:rFonts w:eastAsia="Calibri"/>
          <w:color w:val="000000"/>
          <w:position w:val="-6"/>
        </w:rPr>
        <w:object w:dxaOrig="960" w:dyaOrig="347" w14:anchorId="37C90C08">
          <v:shape id="_x0000_i1124" type="#_x0000_t75" style="width:48pt;height:17.4pt" o:ole="">
            <v:imagedata r:id="rId201" o:title=""/>
          </v:shape>
          <o:OLEObject Type="Embed" ProgID="Equation.DSMT4" ShapeID="_x0000_i1124" DrawAspect="Content" ObjectID="_1795966296" r:id="rId202"/>
        </w:object>
      </w:r>
      <w:r w:rsidR="00F96702" w:rsidRPr="00975AAD">
        <w:rPr>
          <w:color w:val="000000"/>
          <w:lang w:val="it-IT"/>
        </w:rPr>
        <w:t>.</w:t>
      </w:r>
      <w:r w:rsidR="00F96702">
        <w:rPr>
          <w:color w:val="000000"/>
          <w:lang w:val="it-IT"/>
        </w:rPr>
        <w:t xml:space="preserve"> </w:t>
      </w:r>
    </w:p>
    <w:p w14:paraId="401E7E96" w14:textId="64F0A42B" w:rsidR="00A77B3E" w:rsidRDefault="003D1706">
      <w:pPr>
        <w:spacing w:before="60"/>
        <w:ind w:left="292" w:hanging="292"/>
      </w:pPr>
      <w:r>
        <w:rPr>
          <w:b/>
        </w:rPr>
        <w:t xml:space="preserve">d) </w:t>
      </w:r>
      <w:r w:rsidR="00F96702">
        <w:rPr>
          <w:b/>
        </w:rPr>
        <w:t xml:space="preserve"> </w:t>
      </w:r>
      <w:r w:rsidR="00F96702">
        <w:rPr>
          <w:rFonts w:eastAsia="Calibri"/>
          <w:color w:val="000000"/>
          <w:position w:val="-6"/>
        </w:rPr>
        <w:object w:dxaOrig="1385" w:dyaOrig="347" w14:anchorId="36DF5DA8">
          <v:shape id="_x0000_i1125" type="#_x0000_t75" style="width:69pt;height:17.4pt" o:ole="">
            <v:imagedata r:id="rId203" o:title=""/>
          </v:shape>
          <o:OLEObject Type="Embed" ProgID="Equation.DSMT4" ShapeID="_x0000_i1125" DrawAspect="Content" ObjectID="_1795966297" r:id="rId204"/>
        </w:object>
      </w:r>
    </w:p>
    <w:p w14:paraId="40AB7FBD" w14:textId="77777777" w:rsidR="00BE3B02" w:rsidRDefault="00BE3B02" w:rsidP="00D470B4">
      <w:pPr>
        <w:spacing w:before="60"/>
        <w:jc w:val="center"/>
        <w:rPr>
          <w:b/>
          <w:i/>
          <w:szCs w:val="26"/>
        </w:rPr>
      </w:pPr>
    </w:p>
    <w:p w14:paraId="08D48986" w14:textId="511538AC" w:rsidR="00BE3B02" w:rsidRPr="00BE3B02" w:rsidRDefault="00BE3B02" w:rsidP="00BE3B02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color w:val="000000"/>
        </w:rPr>
      </w:pPr>
      <w:r w:rsidRPr="00BE3B02">
        <w:rPr>
          <w:b/>
          <w:bCs/>
          <w:color w:val="000000"/>
        </w:rPr>
        <w:t xml:space="preserve">PHẦN III. </w:t>
      </w:r>
      <w:r>
        <w:rPr>
          <w:b/>
          <w:bCs/>
          <w:color w:val="000000"/>
        </w:rPr>
        <w:t xml:space="preserve">(3 điểm) </w:t>
      </w:r>
      <w:r w:rsidRPr="00BE3B02">
        <w:rPr>
          <w:b/>
          <w:bCs/>
          <w:color w:val="000000"/>
        </w:rPr>
        <w:t>Phần tự luận.</w:t>
      </w:r>
      <w:r w:rsidRPr="00BE3B02">
        <w:rPr>
          <w:color w:val="000000"/>
        </w:rPr>
        <w:t xml:space="preserve"> </w:t>
      </w:r>
    </w:p>
    <w:p w14:paraId="5CAC8476" w14:textId="1A2853C9" w:rsidR="00BE3B02" w:rsidRPr="00BE3B02" w:rsidRDefault="00BE3B02" w:rsidP="00BE3B02">
      <w:pPr>
        <w:tabs>
          <w:tab w:val="left" w:pos="992"/>
        </w:tabs>
        <w:rPr>
          <w:color w:val="000000"/>
        </w:rPr>
      </w:pPr>
      <w:r w:rsidRPr="00BE3B02">
        <w:rPr>
          <w:b/>
          <w:color w:val="000000"/>
        </w:rPr>
        <w:t>Câu 1.</w:t>
      </w:r>
      <w:r w:rsidRPr="00BE3B02">
        <w:rPr>
          <w:color w:val="000000"/>
        </w:rPr>
        <w:t xml:space="preserve"> Cho hai lực </w:t>
      </w:r>
      <w:r w:rsidRPr="00BE3B02">
        <w:rPr>
          <w:color w:val="000000"/>
          <w:position w:val="-12"/>
        </w:rPr>
        <w:object w:dxaOrig="580" w:dyaOrig="400" w14:anchorId="0E5044A3">
          <v:shape id="_x0000_i1126" type="#_x0000_t75" style="width:29.4pt;height:21pt" o:ole="">
            <v:imagedata r:id="rId205" o:title=""/>
          </v:shape>
          <o:OLEObject Type="Embed" ProgID="Equation.DSMT4" ShapeID="_x0000_i1126" DrawAspect="Content" ObjectID="_1795966298" r:id="rId206"/>
        </w:object>
      </w:r>
      <w:r w:rsidRPr="00BE3B02">
        <w:rPr>
          <w:color w:val="000000"/>
        </w:rPr>
        <w:t xml:space="preserve"> đều có cường độ bẳng </w:t>
      </w:r>
      <w:r w:rsidRPr="00BE3B02">
        <w:rPr>
          <w:color w:val="000000"/>
          <w:position w:val="-6"/>
        </w:rPr>
        <w:object w:dxaOrig="499" w:dyaOrig="279" w14:anchorId="3865E5ED">
          <v:shape id="_x0000_i1127" type="#_x0000_t75" style="width:25.2pt;height:14.4pt" o:ole="">
            <v:imagedata r:id="rId207" o:title=""/>
          </v:shape>
          <o:OLEObject Type="Embed" ProgID="Equation.DSMT4" ShapeID="_x0000_i1127" DrawAspect="Content" ObjectID="_1795966299" r:id="rId208"/>
        </w:object>
      </w:r>
      <w:r w:rsidRPr="00BE3B02">
        <w:rPr>
          <w:color w:val="000000"/>
        </w:rPr>
        <w:t xml:space="preserve"> và có cùng điểm đặt tại một điểm. Góc hợp bởi </w:t>
      </w:r>
      <w:r w:rsidRPr="00BE3B02">
        <w:rPr>
          <w:color w:val="000000"/>
          <w:position w:val="-12"/>
        </w:rPr>
        <w:object w:dxaOrig="260" w:dyaOrig="400" w14:anchorId="38327E3A">
          <v:shape id="_x0000_i1128" type="#_x0000_t75" style="width:13.2pt;height:21pt" o:ole="">
            <v:imagedata r:id="rId209" o:title=""/>
          </v:shape>
          <o:OLEObject Type="Embed" ProgID="Equation.DSMT4" ShapeID="_x0000_i1128" DrawAspect="Content" ObjectID="_1795966300" r:id="rId210"/>
        </w:object>
      </w:r>
      <w:r w:rsidRPr="00BE3B02">
        <w:rPr>
          <w:color w:val="000000"/>
        </w:rPr>
        <w:t xml:space="preserve"> và </w:t>
      </w:r>
      <w:r w:rsidRPr="00BE3B02">
        <w:rPr>
          <w:color w:val="000000"/>
          <w:position w:val="-12"/>
        </w:rPr>
        <w:object w:dxaOrig="279" w:dyaOrig="400" w14:anchorId="04215BB4">
          <v:shape id="_x0000_i1129" type="#_x0000_t75" style="width:14.4pt;height:21pt" o:ole="">
            <v:imagedata r:id="rId211" o:title=""/>
          </v:shape>
          <o:OLEObject Type="Embed" ProgID="Equation.DSMT4" ShapeID="_x0000_i1129" DrawAspect="Content" ObjectID="_1795966301" r:id="rId212"/>
        </w:object>
      </w:r>
      <w:r w:rsidRPr="00BE3B02">
        <w:rPr>
          <w:color w:val="000000"/>
        </w:rPr>
        <w:t xml:space="preserve"> bằng </w:t>
      </w:r>
      <w:r w:rsidRPr="00BE3B02">
        <w:rPr>
          <w:color w:val="000000"/>
          <w:position w:val="-6"/>
        </w:rPr>
        <w:object w:dxaOrig="460" w:dyaOrig="320" w14:anchorId="0EC7B9B2">
          <v:shape id="_x0000_i1130" type="#_x0000_t75" style="width:22.8pt;height:15.6pt" o:ole="">
            <v:imagedata r:id="rId213" o:title=""/>
          </v:shape>
          <o:OLEObject Type="Embed" ProgID="Equation.DSMT4" ShapeID="_x0000_i1130" DrawAspect="Content" ObjectID="_1795966302" r:id="rId214"/>
        </w:object>
      </w:r>
      <w:r w:rsidRPr="00BE3B02">
        <w:rPr>
          <w:color w:val="000000"/>
        </w:rPr>
        <w:t xml:space="preserve">. Khi đó tính cường độ lực tổng hợp của </w:t>
      </w:r>
      <w:r w:rsidRPr="00BE3B02">
        <w:rPr>
          <w:color w:val="000000"/>
          <w:position w:val="-12"/>
        </w:rPr>
        <w:object w:dxaOrig="260" w:dyaOrig="400" w14:anchorId="1F2BA913">
          <v:shape id="_x0000_i1131" type="#_x0000_t75" style="width:13.2pt;height:21pt" o:ole="">
            <v:imagedata r:id="rId215" o:title=""/>
          </v:shape>
          <o:OLEObject Type="Embed" ProgID="Equation.DSMT4" ShapeID="_x0000_i1131" DrawAspect="Content" ObjectID="_1795966303" r:id="rId216"/>
        </w:object>
      </w:r>
      <w:r w:rsidRPr="00BE3B02">
        <w:rPr>
          <w:color w:val="000000"/>
        </w:rPr>
        <w:t xml:space="preserve"> và </w:t>
      </w:r>
      <w:r w:rsidRPr="00BE3B02">
        <w:rPr>
          <w:color w:val="000000"/>
          <w:position w:val="-12"/>
        </w:rPr>
        <w:object w:dxaOrig="279" w:dyaOrig="400" w14:anchorId="6901F559">
          <v:shape id="_x0000_i1132" type="#_x0000_t75" style="width:14.4pt;height:21pt" o:ole="">
            <v:imagedata r:id="rId217" o:title=""/>
          </v:shape>
          <o:OLEObject Type="Embed" ProgID="Equation.DSMT4" ShapeID="_x0000_i1132" DrawAspect="Content" ObjectID="_1795966304" r:id="rId218"/>
        </w:object>
      </w:r>
    </w:p>
    <w:p w14:paraId="2C8CBE9C" w14:textId="156D895F" w:rsidR="00BE3B02" w:rsidRPr="00BE3B02" w:rsidRDefault="00BE3B02" w:rsidP="00BE3B02">
      <w:pPr>
        <w:pStyle w:val="ListParagraph"/>
        <w:tabs>
          <w:tab w:val="left" w:pos="992"/>
        </w:tabs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3B02">
        <w:rPr>
          <w:rFonts w:ascii="Times New Roman" w:hAnsi="Times New Roman"/>
          <w:b/>
          <w:color w:val="000000"/>
          <w:sz w:val="24"/>
          <w:szCs w:val="24"/>
        </w:rPr>
        <w:t>Câu 2.</w:t>
      </w:r>
      <w:r w:rsidRPr="00BE3B02">
        <w:rPr>
          <w:rFonts w:ascii="Times New Roman" w:hAnsi="Times New Roman"/>
          <w:color w:val="000000"/>
          <w:sz w:val="24"/>
          <w:szCs w:val="24"/>
        </w:rPr>
        <w:t xml:space="preserve"> Cho tam giác </w:t>
      </w:r>
      <w:r w:rsidRPr="00BE3B02">
        <w:rPr>
          <w:rFonts w:ascii="Times New Roman" w:hAnsi="Times New Roman"/>
          <w:color w:val="000000"/>
          <w:position w:val="-6"/>
          <w:sz w:val="24"/>
          <w:szCs w:val="24"/>
        </w:rPr>
        <w:object w:dxaOrig="560" w:dyaOrig="279" w14:anchorId="54579628">
          <v:shape id="_x0000_i1133" type="#_x0000_t75" style="width:28.8pt;height:14.4pt" o:ole="">
            <v:imagedata r:id="rId219" o:title=""/>
          </v:shape>
          <o:OLEObject Type="Embed" ProgID="Equation.DSMT4" ShapeID="_x0000_i1133" DrawAspect="Content" ObjectID="_1795966305" r:id="rId220"/>
        </w:object>
      </w:r>
      <w:r w:rsidRPr="00BE3B02">
        <w:rPr>
          <w:rFonts w:ascii="Times New Roman" w:hAnsi="Times New Roman"/>
          <w:color w:val="000000"/>
          <w:sz w:val="24"/>
          <w:szCs w:val="24"/>
        </w:rPr>
        <w:t xml:space="preserve">trọng tâm </w:t>
      </w:r>
      <w:r w:rsidRPr="00BE3B02">
        <w:rPr>
          <w:rFonts w:ascii="Times New Roman" w:hAnsi="Times New Roman"/>
          <w:i/>
          <w:iCs/>
          <w:color w:val="000000"/>
          <w:sz w:val="24"/>
          <w:szCs w:val="24"/>
        </w:rPr>
        <w:t>G</w:t>
      </w:r>
      <w:r w:rsidRPr="00BE3B02">
        <w:rPr>
          <w:rFonts w:ascii="Times New Roman" w:hAnsi="Times New Roman"/>
          <w:color w:val="000000"/>
          <w:sz w:val="24"/>
          <w:szCs w:val="24"/>
        </w:rPr>
        <w:t xml:space="preserve">. Gọi </w:t>
      </w:r>
      <w:r w:rsidRPr="00BE3B02">
        <w:rPr>
          <w:rFonts w:ascii="Times New Roman" w:hAnsi="Times New Roman"/>
          <w:i/>
          <w:iCs/>
          <w:color w:val="000000"/>
          <w:sz w:val="24"/>
          <w:szCs w:val="24"/>
        </w:rPr>
        <w:t xml:space="preserve">D </w:t>
      </w:r>
      <w:r w:rsidRPr="00BE3B02">
        <w:rPr>
          <w:rFonts w:ascii="Times New Roman" w:hAnsi="Times New Roman"/>
          <w:color w:val="000000"/>
          <w:sz w:val="24"/>
          <w:szCs w:val="24"/>
        </w:rPr>
        <w:t xml:space="preserve">là điểm đối xứng của </w:t>
      </w:r>
      <w:r w:rsidRPr="00BE3B02">
        <w:rPr>
          <w:rFonts w:ascii="Times New Roman" w:hAnsi="Times New Roman"/>
          <w:i/>
          <w:iCs/>
          <w:color w:val="000000"/>
          <w:sz w:val="24"/>
          <w:szCs w:val="24"/>
        </w:rPr>
        <w:t xml:space="preserve">A </w:t>
      </w:r>
      <w:r w:rsidRPr="00BE3B02">
        <w:rPr>
          <w:rFonts w:ascii="Times New Roman" w:hAnsi="Times New Roman"/>
          <w:color w:val="000000"/>
          <w:sz w:val="24"/>
          <w:szCs w:val="24"/>
        </w:rPr>
        <w:t xml:space="preserve">qua </w:t>
      </w:r>
      <w:r w:rsidRPr="00BE3B02">
        <w:rPr>
          <w:rFonts w:ascii="Times New Roman" w:hAnsi="Times New Roman"/>
          <w:i/>
          <w:iCs/>
          <w:color w:val="000000"/>
          <w:sz w:val="24"/>
          <w:szCs w:val="24"/>
        </w:rPr>
        <w:t xml:space="preserve">B </w:t>
      </w:r>
      <w:r w:rsidRPr="00BE3B02">
        <w:rPr>
          <w:rFonts w:ascii="Times New Roman" w:hAnsi="Times New Roman"/>
          <w:color w:val="000000"/>
          <w:sz w:val="24"/>
          <w:szCs w:val="24"/>
        </w:rPr>
        <w:t xml:space="preserve">và </w:t>
      </w:r>
      <w:r w:rsidRPr="00BE3B02">
        <w:rPr>
          <w:rFonts w:ascii="Times New Roman" w:hAnsi="Times New Roman"/>
          <w:i/>
          <w:iCs/>
          <w:color w:val="000000"/>
          <w:sz w:val="24"/>
          <w:szCs w:val="24"/>
        </w:rPr>
        <w:t xml:space="preserve">K </w:t>
      </w:r>
      <w:r w:rsidRPr="00BE3B02">
        <w:rPr>
          <w:rFonts w:ascii="Times New Roman" w:hAnsi="Times New Roman"/>
          <w:color w:val="000000"/>
          <w:sz w:val="24"/>
          <w:szCs w:val="24"/>
        </w:rPr>
        <w:t xml:space="preserve">là điểm trên đoạn </w:t>
      </w:r>
      <w:r w:rsidRPr="00BE3B02">
        <w:rPr>
          <w:rFonts w:ascii="Times New Roman" w:hAnsi="Times New Roman"/>
          <w:i/>
          <w:iCs/>
          <w:color w:val="000000"/>
          <w:sz w:val="24"/>
          <w:szCs w:val="24"/>
        </w:rPr>
        <w:t xml:space="preserve">AC </w:t>
      </w:r>
      <w:r w:rsidRPr="00BE3B02">
        <w:rPr>
          <w:rFonts w:ascii="Times New Roman" w:hAnsi="Times New Roman"/>
          <w:color w:val="000000"/>
          <w:sz w:val="24"/>
          <w:szCs w:val="24"/>
        </w:rPr>
        <w:t xml:space="preserve">sao cho </w:t>
      </w:r>
      <w:r w:rsidRPr="00BE3B02">
        <w:rPr>
          <w:rFonts w:ascii="Times New Roman" w:hAnsi="Times New Roman"/>
          <w:color w:val="000000"/>
          <w:position w:val="-6"/>
          <w:sz w:val="24"/>
          <w:szCs w:val="24"/>
        </w:rPr>
        <w:object w:dxaOrig="1240" w:dyaOrig="279" w14:anchorId="3F28679B">
          <v:shape id="_x0000_i1134" type="#_x0000_t75" style="width:61.8pt;height:13.8pt" o:ole="">
            <v:imagedata r:id="rId221" o:title=""/>
          </v:shape>
          <o:OLEObject Type="Embed" ProgID="Equation.DSMT4" ShapeID="_x0000_i1134" DrawAspect="Content" ObjectID="_1795966306" r:id="rId222"/>
        </w:object>
      </w:r>
      <w:r w:rsidRPr="00BE3B02">
        <w:rPr>
          <w:rFonts w:ascii="Times New Roman" w:hAnsi="Times New Roman"/>
          <w:color w:val="000000"/>
          <w:sz w:val="24"/>
          <w:szCs w:val="24"/>
        </w:rPr>
        <w:t xml:space="preserve">. Hãy biểu diễn các vectơ </w:t>
      </w:r>
      <w:r w:rsidRPr="00BE3B02">
        <w:rPr>
          <w:rFonts w:ascii="Times New Roman" w:hAnsi="Times New Roman"/>
          <w:color w:val="000000"/>
          <w:position w:val="-10"/>
          <w:sz w:val="24"/>
          <w:szCs w:val="24"/>
        </w:rPr>
        <w:object w:dxaOrig="900" w:dyaOrig="380" w14:anchorId="0C1B6E71">
          <v:shape id="_x0000_i1135" type="#_x0000_t75" style="width:45pt;height:19.2pt" o:ole="">
            <v:imagedata r:id="rId223" o:title=""/>
          </v:shape>
          <o:OLEObject Type="Embed" ProgID="Equation.DSMT4" ShapeID="_x0000_i1135" DrawAspect="Content" ObjectID="_1795966307" r:id="rId224"/>
        </w:object>
      </w:r>
      <w:r w:rsidRPr="00BE3B02">
        <w:rPr>
          <w:rFonts w:ascii="Times New Roman" w:hAnsi="Times New Roman"/>
          <w:color w:val="000000"/>
          <w:sz w:val="24"/>
          <w:szCs w:val="24"/>
        </w:rPr>
        <w:t xml:space="preserve">theo </w:t>
      </w:r>
      <w:r w:rsidRPr="00BE3B02">
        <w:rPr>
          <w:rFonts w:ascii="Times New Roman" w:hAnsi="Times New Roman"/>
          <w:color w:val="000000"/>
          <w:position w:val="-10"/>
          <w:sz w:val="24"/>
          <w:szCs w:val="24"/>
        </w:rPr>
        <w:object w:dxaOrig="820" w:dyaOrig="380" w14:anchorId="1368A352">
          <v:shape id="_x0000_i1136" type="#_x0000_t75" style="width:40.8pt;height:19.2pt" o:ole="">
            <v:imagedata r:id="rId225" o:title=""/>
          </v:shape>
          <o:OLEObject Type="Embed" ProgID="Equation.DSMT4" ShapeID="_x0000_i1136" DrawAspect="Content" ObjectID="_1795966308" r:id="rId226"/>
        </w:object>
      </w:r>
      <w:r w:rsidRPr="00BE3B02">
        <w:rPr>
          <w:rFonts w:ascii="Times New Roman" w:hAnsi="Times New Roman"/>
          <w:color w:val="000000"/>
          <w:sz w:val="24"/>
          <w:szCs w:val="24"/>
        </w:rPr>
        <w:t xml:space="preserve"> và chứng minh 3 điểm </w:t>
      </w:r>
      <w:r w:rsidRPr="00BE3B02">
        <w:rPr>
          <w:rFonts w:ascii="Times New Roman" w:hAnsi="Times New Roman"/>
          <w:color w:val="000000"/>
          <w:position w:val="-10"/>
          <w:sz w:val="24"/>
          <w:szCs w:val="24"/>
        </w:rPr>
        <w:object w:dxaOrig="800" w:dyaOrig="320" w14:anchorId="304E3218">
          <v:shape id="_x0000_i1137" type="#_x0000_t75" style="width:40.2pt;height:16.2pt" o:ole="">
            <v:imagedata r:id="rId227" o:title=""/>
          </v:shape>
          <o:OLEObject Type="Embed" ProgID="Equation.DSMT4" ShapeID="_x0000_i1137" DrawAspect="Content" ObjectID="_1795966309" r:id="rId228"/>
        </w:object>
      </w:r>
      <w:r w:rsidRPr="00BE3B02">
        <w:rPr>
          <w:rFonts w:ascii="Times New Roman" w:hAnsi="Times New Roman"/>
          <w:color w:val="000000"/>
          <w:sz w:val="24"/>
          <w:szCs w:val="24"/>
        </w:rPr>
        <w:t>thẳng hàng.</w:t>
      </w:r>
    </w:p>
    <w:p w14:paraId="2176E43E" w14:textId="1D9C231C" w:rsidR="00BE3B02" w:rsidRPr="00BE3B02" w:rsidRDefault="00BE3B02" w:rsidP="00BE3B02">
      <w:pPr>
        <w:tabs>
          <w:tab w:val="left" w:pos="992"/>
        </w:tabs>
        <w:rPr>
          <w:color w:val="000000"/>
        </w:rPr>
      </w:pPr>
      <w:r w:rsidRPr="00BE3B02">
        <w:rPr>
          <w:b/>
          <w:color w:val="000000"/>
        </w:rPr>
        <w:t>Câu 3.</w:t>
      </w:r>
      <w:r w:rsidRPr="00BE3B02">
        <w:rPr>
          <w:color w:val="000000"/>
        </w:rPr>
        <w:t xml:space="preserve">Trong mặt phẳng toạ độ </w:t>
      </w:r>
      <w:r w:rsidRPr="00BE3B02">
        <w:rPr>
          <w:color w:val="000000"/>
          <w:position w:val="-10"/>
        </w:rPr>
        <w:object w:dxaOrig="480" w:dyaOrig="330" w14:anchorId="77B4DC36">
          <v:shape id="_x0000_i1138" type="#_x0000_t75" style="width:24.6pt;height:17.4pt" o:ole="">
            <v:imagedata r:id="rId229" o:title=""/>
          </v:shape>
          <o:OLEObject Type="Embed" ProgID="Equation.DSMT4" ShapeID="_x0000_i1138" DrawAspect="Content" ObjectID="_1795966310" r:id="rId230"/>
        </w:object>
      </w:r>
      <w:r w:rsidRPr="00BE3B02">
        <w:rPr>
          <w:color w:val="000000"/>
        </w:rPr>
        <w:t xml:space="preserve">, cho hai điểm </w:t>
      </w:r>
      <w:r w:rsidRPr="00BE3B02">
        <w:rPr>
          <w:color w:val="000000"/>
          <w:position w:val="-10"/>
        </w:rPr>
        <w:object w:dxaOrig="1579" w:dyaOrig="320" w14:anchorId="7070FB0D">
          <v:shape id="_x0000_i1139" type="#_x0000_t75" style="width:79.2pt;height:16.8pt" o:ole="">
            <v:imagedata r:id="rId231" o:title=""/>
          </v:shape>
          <o:OLEObject Type="Embed" ProgID="Equation.DSMT4" ShapeID="_x0000_i1139" DrawAspect="Content" ObjectID="_1795966311" r:id="rId232"/>
        </w:object>
      </w:r>
      <w:r w:rsidRPr="00BE3B02">
        <w:rPr>
          <w:color w:val="000000"/>
        </w:rPr>
        <w:t xml:space="preserve">. Tìm toạ độ điểm </w:t>
      </w:r>
      <w:r w:rsidRPr="00BE3B02">
        <w:rPr>
          <w:color w:val="000000"/>
          <w:position w:val="-4"/>
        </w:rPr>
        <w:object w:dxaOrig="330" w:dyaOrig="240" w14:anchorId="395C103E">
          <v:shape id="_x0000_i1140" type="#_x0000_t75" style="width:17.4pt;height:12pt" o:ole="">
            <v:imagedata r:id="rId233" o:title=""/>
          </v:shape>
          <o:OLEObject Type="Embed" ProgID="Equation.DSMT4" ShapeID="_x0000_i1140" DrawAspect="Content" ObjectID="_1795966312" r:id="rId234"/>
        </w:object>
      </w:r>
      <w:r w:rsidRPr="00BE3B02">
        <w:rPr>
          <w:color w:val="000000"/>
        </w:rPr>
        <w:t xml:space="preserve"> thuộc trục tung sao cho </w:t>
      </w:r>
      <w:r w:rsidRPr="00BE3B02">
        <w:rPr>
          <w:color w:val="000000"/>
          <w:position w:val="-6"/>
        </w:rPr>
        <w:object w:dxaOrig="1110" w:dyaOrig="360" w14:anchorId="1BE7F15E">
          <v:shape id="_x0000_i1141" type="#_x0000_t75" style="width:54.6pt;height:18pt" o:ole="">
            <v:imagedata r:id="rId235" o:title=""/>
          </v:shape>
          <o:OLEObject Type="Embed" ProgID="Equation.DSMT4" ShapeID="_x0000_i1141" DrawAspect="Content" ObjectID="_1795966313" r:id="rId236"/>
        </w:object>
      </w:r>
      <w:r w:rsidRPr="00BE3B02">
        <w:rPr>
          <w:color w:val="000000"/>
        </w:rPr>
        <w:t>.</w:t>
      </w:r>
    </w:p>
    <w:p w14:paraId="26595F3B" w14:textId="6482F7DE" w:rsidR="00BE3B02" w:rsidRPr="00BE3B02" w:rsidRDefault="00BE3B02" w:rsidP="00BE3B02">
      <w:pPr>
        <w:tabs>
          <w:tab w:val="left" w:pos="992"/>
        </w:tabs>
        <w:rPr>
          <w:color w:val="000000"/>
        </w:rPr>
      </w:pPr>
      <w:r w:rsidRPr="00BE3B02">
        <w:rPr>
          <w:b/>
          <w:color w:val="000000"/>
        </w:rPr>
        <w:t>Câu 4.</w:t>
      </w:r>
      <w:r w:rsidRPr="00BE3B02">
        <w:rPr>
          <w:color w:val="000000"/>
        </w:rPr>
        <w:t xml:space="preserve"> Độ dài các cạnh của một sân bóng đá 5 người hình chữ nhật là </w:t>
      </w:r>
      <w:r w:rsidRPr="00BE3B02">
        <w:rPr>
          <w:color w:val="000000"/>
          <w:position w:val="-6"/>
        </w:rPr>
        <w:object w:dxaOrig="1480" w:dyaOrig="279" w14:anchorId="562554F6">
          <v:shape id="_x0000_i1142" type="#_x0000_t75" style="width:73.8pt;height:13.8pt" o:ole="">
            <v:imagedata r:id="rId237" o:title=""/>
          </v:shape>
          <o:OLEObject Type="Embed" ProgID="Equation.DSMT4" ShapeID="_x0000_i1142" DrawAspect="Content" ObjectID="_1795966314" r:id="rId238"/>
        </w:object>
      </w:r>
      <w:r w:rsidRPr="00BE3B02">
        <w:rPr>
          <w:color w:val="000000"/>
        </w:rPr>
        <w:t xml:space="preserve"> và </w:t>
      </w:r>
      <w:r w:rsidRPr="00BE3B02">
        <w:rPr>
          <w:color w:val="000000"/>
          <w:position w:val="-10"/>
        </w:rPr>
        <w:object w:dxaOrig="1520" w:dyaOrig="320" w14:anchorId="713933EF">
          <v:shape id="_x0000_i1143" type="#_x0000_t75" style="width:76.2pt;height:16.2pt" o:ole="">
            <v:imagedata r:id="rId239" o:title=""/>
          </v:shape>
          <o:OLEObject Type="Embed" ProgID="Equation.DSMT4" ShapeID="_x0000_i1143" DrawAspect="Content" ObjectID="_1795966315" r:id="rId240"/>
        </w:object>
      </w:r>
      <w:r w:rsidRPr="00BE3B02">
        <w:rPr>
          <w:color w:val="000000"/>
        </w:rPr>
        <w:t xml:space="preserve">. Tìm diện tích (sau khi quy tròn) của </w:t>
      </w:r>
      <w:r w:rsidR="005C03CD">
        <w:rPr>
          <w:color w:val="000000"/>
        </w:rPr>
        <w:t>sân bóng đá</w:t>
      </w:r>
      <w:r w:rsidRPr="00BE3B02">
        <w:rPr>
          <w:color w:val="000000"/>
        </w:rPr>
        <w:t>.</w:t>
      </w:r>
    </w:p>
    <w:p w14:paraId="4392309B" w14:textId="77777777" w:rsidR="00BE3B02" w:rsidRPr="00BE3B02" w:rsidRDefault="00BE3B02" w:rsidP="00BE3B02">
      <w:pPr>
        <w:tabs>
          <w:tab w:val="left" w:pos="992"/>
        </w:tabs>
        <w:rPr>
          <w:i/>
          <w:iCs/>
          <w:color w:val="000000"/>
        </w:rPr>
      </w:pPr>
      <w:r w:rsidRPr="00BE3B02">
        <w:rPr>
          <w:b/>
          <w:color w:val="000000"/>
        </w:rPr>
        <w:t xml:space="preserve">Câu 5. </w:t>
      </w:r>
      <w:r w:rsidRPr="00BE3B02">
        <w:rPr>
          <w:color w:val="000000"/>
        </w:rPr>
        <w:t xml:space="preserve">Mẫu số liệu về quãng đường mà một học sinh đã chạy trong 8 ngày là </w:t>
      </w:r>
      <w:r w:rsidRPr="00BE3B02">
        <w:rPr>
          <w:i/>
          <w:iCs/>
          <w:color w:val="000000"/>
        </w:rPr>
        <w:t>( đơn vị kilomet)</w:t>
      </w:r>
    </w:p>
    <w:p w14:paraId="5A5F7490" w14:textId="77777777" w:rsidR="00BE3B02" w:rsidRPr="00BE3B02" w:rsidRDefault="00BE3B02" w:rsidP="00BE3B0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00"/>
        </w:rPr>
      </w:pPr>
      <w:r w:rsidRPr="00BE3B02">
        <w:rPr>
          <w:color w:val="000000"/>
          <w:position w:val="-10"/>
        </w:rPr>
        <w:tab/>
      </w:r>
      <w:r w:rsidRPr="00BE3B02">
        <w:rPr>
          <w:color w:val="000000"/>
          <w:position w:val="-10"/>
        </w:rPr>
        <w:object w:dxaOrig="3900" w:dyaOrig="320" w14:anchorId="3BE2E0F0">
          <v:shape id="_x0000_i1144" type="#_x0000_t75" style="width:195pt;height:16.2pt" o:ole="">
            <v:imagedata r:id="rId241" o:title=""/>
          </v:shape>
          <o:OLEObject Type="Embed" ProgID="Equation.DSMT4" ShapeID="_x0000_i1144" DrawAspect="Content" ObjectID="_1795966316" r:id="rId242"/>
        </w:object>
      </w:r>
    </w:p>
    <w:p w14:paraId="1B079261" w14:textId="77777777" w:rsidR="00BE3B02" w:rsidRPr="00BE3B02" w:rsidRDefault="00BE3B02" w:rsidP="00BE3B0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00"/>
        </w:rPr>
      </w:pPr>
      <w:r w:rsidRPr="00BE3B02">
        <w:rPr>
          <w:color w:val="000000"/>
        </w:rPr>
        <w:t>Khoảng</w:t>
      </w:r>
      <w:r w:rsidRPr="00BE3B02">
        <w:rPr>
          <w:color w:val="000000"/>
          <w:lang w:val="vi-VN"/>
        </w:rPr>
        <w:t xml:space="preserve"> </w:t>
      </w:r>
      <w:r w:rsidRPr="00BE3B02">
        <w:rPr>
          <w:color w:val="000000"/>
        </w:rPr>
        <w:t>tứ phân vị của mẫu số liệu là</w:t>
      </w:r>
      <w:r w:rsidRPr="00BE3B02">
        <w:rPr>
          <w:color w:val="000000"/>
          <w:lang w:val="vi-VN"/>
        </w:rPr>
        <w:t>.</w:t>
      </w:r>
    </w:p>
    <w:p w14:paraId="1B583A60" w14:textId="4FD9E735" w:rsidR="00BE3B02" w:rsidRPr="00BE3B02" w:rsidRDefault="00BE3B02" w:rsidP="00BE3B02">
      <w:pPr>
        <w:tabs>
          <w:tab w:val="left" w:pos="992"/>
        </w:tabs>
        <w:rPr>
          <w:color w:val="000000"/>
        </w:rPr>
      </w:pPr>
      <w:r w:rsidRPr="00BE3B02">
        <w:rPr>
          <w:b/>
          <w:color w:val="000000"/>
        </w:rPr>
        <w:t>Câu 6.</w:t>
      </w:r>
      <w:r w:rsidRPr="00BE3B02">
        <w:rPr>
          <w:rFonts w:eastAsia="Calibri"/>
          <w:b/>
          <w:color w:val="000000"/>
        </w:rPr>
        <w:t xml:space="preserve"> </w:t>
      </w:r>
      <w:r w:rsidRPr="00BE3B02">
        <w:rPr>
          <w:color w:val="000000"/>
        </w:rPr>
        <w:t xml:space="preserve">Một học sinh dùng một dụng cụ đo đường kính </w:t>
      </w:r>
      <w:r w:rsidRPr="00BE3B02">
        <w:rPr>
          <w:i/>
          <w:iCs/>
          <w:color w:val="000000"/>
        </w:rPr>
        <w:t xml:space="preserve">d </w:t>
      </w:r>
      <w:r w:rsidRPr="00BE3B02">
        <w:rPr>
          <w:color w:val="000000"/>
        </w:rPr>
        <w:t>của một viên bi ( đơn vị: mm) thu được kết quả như sau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1015"/>
        <w:gridCol w:w="1016"/>
        <w:gridCol w:w="1017"/>
        <w:gridCol w:w="1017"/>
        <w:gridCol w:w="1017"/>
        <w:gridCol w:w="1017"/>
        <w:gridCol w:w="1017"/>
        <w:gridCol w:w="1017"/>
        <w:gridCol w:w="1017"/>
      </w:tblGrid>
      <w:tr w:rsidR="007D4DB8" w:rsidRPr="007D4DB8" w14:paraId="6DC12543" w14:textId="77777777" w:rsidTr="007D4DB8">
        <w:trPr>
          <w:jc w:val="center"/>
        </w:trPr>
        <w:tc>
          <w:tcPr>
            <w:tcW w:w="1045" w:type="dxa"/>
            <w:shd w:val="clear" w:color="auto" w:fill="auto"/>
          </w:tcPr>
          <w:p w14:paraId="22C44859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Lần đo</w:t>
            </w:r>
          </w:p>
        </w:tc>
        <w:tc>
          <w:tcPr>
            <w:tcW w:w="1015" w:type="dxa"/>
            <w:shd w:val="clear" w:color="auto" w:fill="auto"/>
          </w:tcPr>
          <w:p w14:paraId="5F183F25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14:paraId="403B4CDA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7" w:type="dxa"/>
            <w:shd w:val="clear" w:color="auto" w:fill="auto"/>
          </w:tcPr>
          <w:p w14:paraId="3E001BF1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17" w:type="dxa"/>
            <w:shd w:val="clear" w:color="auto" w:fill="auto"/>
          </w:tcPr>
          <w:p w14:paraId="253CB0BD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17" w:type="dxa"/>
            <w:shd w:val="clear" w:color="auto" w:fill="auto"/>
          </w:tcPr>
          <w:p w14:paraId="24550161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7" w:type="dxa"/>
            <w:shd w:val="clear" w:color="auto" w:fill="auto"/>
          </w:tcPr>
          <w:p w14:paraId="6C229AFC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17" w:type="dxa"/>
            <w:shd w:val="clear" w:color="auto" w:fill="auto"/>
          </w:tcPr>
          <w:p w14:paraId="06A0B0F5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017" w:type="dxa"/>
            <w:shd w:val="clear" w:color="auto" w:fill="auto"/>
          </w:tcPr>
          <w:p w14:paraId="5DB160C6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17" w:type="dxa"/>
            <w:shd w:val="clear" w:color="auto" w:fill="auto"/>
          </w:tcPr>
          <w:p w14:paraId="78DA677D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7D4DB8" w:rsidRPr="007D4DB8" w14:paraId="4A83EC8E" w14:textId="77777777" w:rsidTr="007D4DB8">
        <w:trPr>
          <w:jc w:val="center"/>
        </w:trPr>
        <w:tc>
          <w:tcPr>
            <w:tcW w:w="1045" w:type="dxa"/>
            <w:shd w:val="clear" w:color="auto" w:fill="auto"/>
          </w:tcPr>
          <w:p w14:paraId="25BF691D" w14:textId="59BE93B8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   d</w:t>
            </w:r>
          </w:p>
        </w:tc>
        <w:tc>
          <w:tcPr>
            <w:tcW w:w="1015" w:type="dxa"/>
            <w:shd w:val="clear" w:color="auto" w:fill="auto"/>
          </w:tcPr>
          <w:p w14:paraId="3B30350F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016" w:type="dxa"/>
            <w:shd w:val="clear" w:color="auto" w:fill="auto"/>
          </w:tcPr>
          <w:p w14:paraId="43704AC7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6,51</w:t>
            </w:r>
          </w:p>
        </w:tc>
        <w:tc>
          <w:tcPr>
            <w:tcW w:w="1017" w:type="dxa"/>
            <w:shd w:val="clear" w:color="auto" w:fill="auto"/>
          </w:tcPr>
          <w:p w14:paraId="45F19553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017" w:type="dxa"/>
            <w:shd w:val="clear" w:color="auto" w:fill="auto"/>
          </w:tcPr>
          <w:p w14:paraId="5FFA739B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6,52</w:t>
            </w:r>
          </w:p>
        </w:tc>
        <w:tc>
          <w:tcPr>
            <w:tcW w:w="1017" w:type="dxa"/>
            <w:shd w:val="clear" w:color="auto" w:fill="auto"/>
          </w:tcPr>
          <w:p w14:paraId="2631F513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6,49</w:t>
            </w:r>
          </w:p>
        </w:tc>
        <w:tc>
          <w:tcPr>
            <w:tcW w:w="1017" w:type="dxa"/>
            <w:shd w:val="clear" w:color="auto" w:fill="auto"/>
          </w:tcPr>
          <w:p w14:paraId="6593A5BA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017" w:type="dxa"/>
            <w:shd w:val="clear" w:color="auto" w:fill="auto"/>
          </w:tcPr>
          <w:p w14:paraId="6C49C9E0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6,78</w:t>
            </w:r>
          </w:p>
        </w:tc>
        <w:tc>
          <w:tcPr>
            <w:tcW w:w="1017" w:type="dxa"/>
            <w:shd w:val="clear" w:color="auto" w:fill="auto"/>
          </w:tcPr>
          <w:p w14:paraId="65D2997F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6,49</w:t>
            </w:r>
          </w:p>
        </w:tc>
        <w:tc>
          <w:tcPr>
            <w:tcW w:w="1017" w:type="dxa"/>
            <w:shd w:val="clear" w:color="auto" w:fill="auto"/>
          </w:tcPr>
          <w:p w14:paraId="5B57988B" w14:textId="77777777" w:rsidR="00BE3B02" w:rsidRPr="007D4DB8" w:rsidRDefault="00BE3B02" w:rsidP="007D4DB8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4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6,24</w:t>
            </w:r>
          </w:p>
        </w:tc>
      </w:tr>
    </w:tbl>
    <w:p w14:paraId="4216D82E" w14:textId="77777777" w:rsidR="00BE3B02" w:rsidRPr="00BE3B02" w:rsidRDefault="00BE3B02" w:rsidP="00BE3B0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hAnsi="Times New Roman"/>
          <w:bCs/>
          <w:color w:val="000000"/>
          <w:sz w:val="24"/>
          <w:szCs w:val="24"/>
        </w:rPr>
      </w:pPr>
      <w:r w:rsidRPr="00BE3B02">
        <w:rPr>
          <w:rFonts w:ascii="Times New Roman" w:hAnsi="Times New Roman"/>
          <w:bCs/>
          <w:color w:val="000000"/>
          <w:sz w:val="24"/>
          <w:szCs w:val="24"/>
        </w:rPr>
        <w:t>a) Bạn Việt cho rằng kết quả đo ở lần thứ 7 không chính xác. Hãy kiểm tra khẳng định này của bạn Việt.</w:t>
      </w:r>
    </w:p>
    <w:p w14:paraId="01703954" w14:textId="77777777" w:rsidR="00BE3B02" w:rsidRPr="00BE3B02" w:rsidRDefault="00BE3B02" w:rsidP="00BE3B0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BE3B02">
        <w:rPr>
          <w:rFonts w:ascii="Times New Roman" w:hAnsi="Times New Roman"/>
          <w:bCs/>
          <w:color w:val="000000"/>
          <w:sz w:val="24"/>
          <w:szCs w:val="24"/>
        </w:rPr>
        <w:t>b) Tìm giá trị xấp xỉ cho đường kính của viên bi.</w:t>
      </w:r>
      <w:r w:rsidRPr="00BE3B02">
        <w:rPr>
          <w:rFonts w:ascii="Times New Roman" w:hAnsi="Times New Roman"/>
          <w:bCs/>
          <w:i/>
          <w:iCs/>
          <w:color w:val="000000"/>
          <w:sz w:val="24"/>
          <w:szCs w:val="24"/>
        </w:rPr>
        <w:t>( kết quả làm tròn đến hàng phần trăm)</w:t>
      </w:r>
    </w:p>
    <w:p w14:paraId="70C39B03" w14:textId="77777777" w:rsidR="00BE3B02" w:rsidRDefault="00BE3B02" w:rsidP="00D470B4">
      <w:pPr>
        <w:spacing w:before="60"/>
        <w:jc w:val="center"/>
        <w:rPr>
          <w:b/>
          <w:i/>
          <w:szCs w:val="26"/>
        </w:rPr>
      </w:pPr>
    </w:p>
    <w:p w14:paraId="11BA27ED" w14:textId="46B372E7" w:rsidR="00CE1DAE" w:rsidRPr="00B520DD" w:rsidRDefault="00F96702" w:rsidP="00BD6B6E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sectPr w:rsidR="00CE1DAE" w:rsidRPr="00B520DD" w:rsidSect="007C59D5">
      <w:footerReference w:type="default" r:id="rId243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B5C32" w14:textId="77777777" w:rsidR="00A00FB2" w:rsidRDefault="00A00FB2">
      <w:r>
        <w:separator/>
      </w:r>
    </w:p>
  </w:endnote>
  <w:endnote w:type="continuationSeparator" w:id="0">
    <w:p w14:paraId="7AED1E87" w14:textId="77777777" w:rsidR="00A00FB2" w:rsidRDefault="00A00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8AB93" w14:textId="77777777" w:rsidR="00081C6E" w:rsidRDefault="00F96702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033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109F7" w14:textId="77777777" w:rsidR="00A00FB2" w:rsidRDefault="00A00FB2">
      <w:r>
        <w:separator/>
      </w:r>
    </w:p>
  </w:footnote>
  <w:footnote w:type="continuationSeparator" w:id="0">
    <w:p w14:paraId="3B36374D" w14:textId="77777777" w:rsidR="00A00FB2" w:rsidRDefault="00A00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6E"/>
    <w:rsid w:val="00081C6E"/>
    <w:rsid w:val="0009563D"/>
    <w:rsid w:val="00172CC0"/>
    <w:rsid w:val="001E37A7"/>
    <w:rsid w:val="001F7D3B"/>
    <w:rsid w:val="003A2F42"/>
    <w:rsid w:val="003D1706"/>
    <w:rsid w:val="005C03CD"/>
    <w:rsid w:val="00633F03"/>
    <w:rsid w:val="007D4DB8"/>
    <w:rsid w:val="00885D40"/>
    <w:rsid w:val="009C6F2E"/>
    <w:rsid w:val="00A00FB2"/>
    <w:rsid w:val="00B70D5C"/>
    <w:rsid w:val="00B96276"/>
    <w:rsid w:val="00BD6B6E"/>
    <w:rsid w:val="00BE3B02"/>
    <w:rsid w:val="00D1377D"/>
    <w:rsid w:val="00D600B1"/>
    <w:rsid w:val="00F96702"/>
    <w:rsid w:val="00FC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6"/>
    <o:shapelayout v:ext="edit">
      <o:idmap v:ext="edit" data="1"/>
    </o:shapelayout>
  </w:shapeDefaults>
  <w:decimalSymbol w:val="."/>
  <w:listSeparator w:val=","/>
  <w14:docId w14:val="79C83C29"/>
  <w15:docId w15:val="{93147F71-BDF3-44F1-B56A-FE897190C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Bảng TK,trongbang"/>
    <w:basedOn w:val="TableNormal"/>
    <w:qFormat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/>
      <w:lang w:eastAsia="ja-JP"/>
    </w:rPr>
  </w:style>
  <w:style w:type="paragraph" w:styleId="ListParagraph">
    <w:name w:val="List Paragraph"/>
    <w:aliases w:val="Câu dẫn,List Paragraph_FS,List Paragraph3,HPL01,chuẩn không cần chỉnh,Dau -"/>
    <w:basedOn w:val="Normal"/>
    <w:link w:val="ListParagraphChar"/>
    <w:uiPriority w:val="34"/>
    <w:qFormat/>
    <w:rsid w:val="00BE3B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Câu dẫn Char,List Paragraph_FS Char,List Paragraph3 Char,HPL01 Char,chuẩn không cần chỉnh Char,Dau - Char"/>
    <w:link w:val="ListParagraph"/>
    <w:uiPriority w:val="34"/>
    <w:qFormat/>
    <w:locked/>
    <w:rsid w:val="00BE3B02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1.wmf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139" Type="http://schemas.openxmlformats.org/officeDocument/2006/relationships/image" Target="media/image66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png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image" Target="media/image61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39.wmf"/><Relationship Id="rId130" Type="http://schemas.openxmlformats.org/officeDocument/2006/relationships/oleObject" Target="embeddings/oleObject63.bin"/><Relationship Id="rId151" Type="http://schemas.openxmlformats.org/officeDocument/2006/relationships/image" Target="media/image72.wmf"/><Relationship Id="rId172" Type="http://schemas.openxmlformats.org/officeDocument/2006/relationships/image" Target="media/image8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6.png"/><Relationship Id="rId141" Type="http://schemas.openxmlformats.org/officeDocument/2006/relationships/image" Target="media/image67.wmf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31" Type="http://schemas.openxmlformats.org/officeDocument/2006/relationships/image" Target="media/image62.wmf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image" Target="media/image8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5.bin"/><Relationship Id="rId80" Type="http://schemas.openxmlformats.org/officeDocument/2006/relationships/image" Target="media/image36.wmf"/><Relationship Id="rId155" Type="http://schemas.openxmlformats.org/officeDocument/2006/relationships/image" Target="media/image74.emf"/><Relationship Id="rId176" Type="http://schemas.openxmlformats.org/officeDocument/2006/relationships/image" Target="media/image85.wmf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footer" Target="footer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4.bin"/><Relationship Id="rId145" Type="http://schemas.openxmlformats.org/officeDocument/2006/relationships/image" Target="media/image69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9.bin"/><Relationship Id="rId135" Type="http://schemas.openxmlformats.org/officeDocument/2006/relationships/image" Target="media/image64.wmf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fontTable" Target="fontTable.xml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8.wmf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71" Type="http://schemas.openxmlformats.org/officeDocument/2006/relationships/image" Target="media/image33.wmf"/><Relationship Id="rId92" Type="http://schemas.openxmlformats.org/officeDocument/2006/relationships/image" Target="media/image42.wmf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image" Target="media/image37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theme" Target="theme/theme1.xml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image" Target="media/image8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116" Type="http://schemas.openxmlformats.org/officeDocument/2006/relationships/image" Target="media/image54.wmf"/><Relationship Id="rId137" Type="http://schemas.openxmlformats.org/officeDocument/2006/relationships/image" Target="media/image65.wmf"/><Relationship Id="rId158" Type="http://schemas.openxmlformats.org/officeDocument/2006/relationships/image" Target="media/image7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106" Type="http://schemas.openxmlformats.org/officeDocument/2006/relationships/image" Target="media/image49.wmf"/><Relationship Id="rId127" Type="http://schemas.openxmlformats.org/officeDocument/2006/relationships/image" Target="media/image6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53</TotalTime>
  <Pages>3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Hoang Nam</cp:lastModifiedBy>
  <cp:revision>30</cp:revision>
  <dcterms:created xsi:type="dcterms:W3CDTF">2016-09-26T10:48:00Z</dcterms:created>
  <dcterms:modified xsi:type="dcterms:W3CDTF">2024-12-17T11:06:00Z</dcterms:modified>
</cp:coreProperties>
</file>